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C0B" w:rsidRPr="00C72BE8" w:rsidRDefault="00587C0B" w:rsidP="00031EA1">
      <w:pPr>
        <w:jc w:val="right"/>
        <w:rPr>
          <w:rFonts w:ascii="Arial" w:hAnsi="Arial" w:cs="Arial"/>
          <w:b/>
          <w:szCs w:val="24"/>
        </w:rPr>
      </w:pPr>
      <w:bookmarkStart w:id="0" w:name="_GoBack"/>
      <w:bookmarkStart w:id="1" w:name="_Toc180532867"/>
      <w:bookmarkStart w:id="2" w:name="_Toc180537927"/>
      <w:bookmarkEnd w:id="0"/>
      <w:r w:rsidRPr="00C72BE8">
        <w:rPr>
          <w:rFonts w:ascii="Arial" w:hAnsi="Arial" w:cs="Arial"/>
          <w:b/>
          <w:szCs w:val="24"/>
        </w:rPr>
        <w:t xml:space="preserve">Annex to </w:t>
      </w:r>
      <w:r>
        <w:rPr>
          <w:rFonts w:ascii="Arial" w:hAnsi="Arial" w:cs="Arial"/>
          <w:b/>
          <w:szCs w:val="24"/>
        </w:rPr>
        <w:t>SRDMG(11)083</w:t>
      </w:r>
    </w:p>
    <w:p w:rsidR="00587C0B" w:rsidRPr="00543061" w:rsidRDefault="00587C0B" w:rsidP="00031EA1">
      <w:pPr>
        <w:jc w:val="right"/>
        <w:rPr>
          <w:rFonts w:ascii="Verdana" w:hAnsi="Verdana"/>
          <w:sz w:val="22"/>
          <w:szCs w:val="22"/>
          <w:lang w:val="it-IT"/>
        </w:rPr>
      </w:pPr>
      <w:r w:rsidRPr="00543061">
        <w:rPr>
          <w:rFonts w:ascii="Verdana" w:hAnsi="Verdana"/>
          <w:sz w:val="22"/>
          <w:szCs w:val="22"/>
          <w:lang w:val="it-IT"/>
        </w:rPr>
        <w:t>Doc. CPG PT E (2011)009 ANNEX IV</w:t>
      </w:r>
    </w:p>
    <w:p w:rsidR="00587C0B" w:rsidRDefault="00587C0B" w:rsidP="00A16C37">
      <w:pPr>
        <w:pStyle w:val="ResNo"/>
      </w:pPr>
      <w:r w:rsidRPr="00EE43D0">
        <w:t>RESOLUTION</w:t>
      </w:r>
      <w:r>
        <w:t xml:space="preserve"> </w:t>
      </w:r>
      <w:r w:rsidRPr="00EE43D0">
        <w:t xml:space="preserve"> ITU-R</w:t>
      </w:r>
      <w:r>
        <w:t xml:space="preserve">  54</w:t>
      </w:r>
      <w:bookmarkEnd w:id="1"/>
      <w:bookmarkEnd w:id="2"/>
    </w:p>
    <w:p w:rsidR="00587C0B" w:rsidRDefault="00587C0B" w:rsidP="00A16C37">
      <w:pPr>
        <w:pStyle w:val="Restitle"/>
      </w:pPr>
      <w:bookmarkStart w:id="3" w:name="_Toc180537928"/>
      <w:r w:rsidRPr="00EE43D0">
        <w:t xml:space="preserve">Studies </w:t>
      </w:r>
      <w:r>
        <w:t xml:space="preserve"> </w:t>
      </w:r>
      <w:r w:rsidRPr="00EE43D0">
        <w:t xml:space="preserve">to </w:t>
      </w:r>
      <w:r>
        <w:t xml:space="preserve"> </w:t>
      </w:r>
      <w:r w:rsidRPr="00EE43D0">
        <w:t>achieve</w:t>
      </w:r>
      <w:r>
        <w:t xml:space="preserve"> </w:t>
      </w:r>
      <w:r w:rsidRPr="00EE43D0">
        <w:t xml:space="preserve"> harmonization </w:t>
      </w:r>
      <w:r>
        <w:t xml:space="preserve"> </w:t>
      </w:r>
      <w:r w:rsidRPr="00EE43D0">
        <w:t>for</w:t>
      </w:r>
      <w:r>
        <w:t xml:space="preserve"> </w:t>
      </w:r>
      <w:r w:rsidRPr="00EE43D0">
        <w:t xml:space="preserve"> short-range </w:t>
      </w:r>
      <w:r w:rsidRPr="00EE43D0">
        <w:br/>
      </w:r>
      <w:del w:id="4" w:author="die072" w:date="2011-04-14T14:26:00Z">
        <w:r w:rsidRPr="00EE43D0" w:rsidDel="00811577">
          <w:delText xml:space="preserve">radiocommunication </w:delText>
        </w:r>
      </w:del>
      <w:r>
        <w:t xml:space="preserve"> </w:t>
      </w:r>
      <w:r w:rsidRPr="00EE43D0">
        <w:t xml:space="preserve">devices </w:t>
      </w:r>
      <w:r>
        <w:t xml:space="preserve"> </w:t>
      </w:r>
      <w:r w:rsidRPr="00EE43D0">
        <w:t>(SRDs)</w:t>
      </w:r>
      <w:bookmarkEnd w:id="3"/>
    </w:p>
    <w:p w:rsidR="00587C0B" w:rsidRPr="007A6D2E" w:rsidRDefault="00587C0B" w:rsidP="00A16C37">
      <w:pPr>
        <w:pStyle w:val="Resdate"/>
      </w:pPr>
      <w:r>
        <w:t>(2007)</w:t>
      </w:r>
    </w:p>
    <w:p w:rsidR="00587C0B" w:rsidRPr="00EE43D0" w:rsidRDefault="00587C0B" w:rsidP="00A16C37">
      <w:pPr>
        <w:pStyle w:val="Normalaftertitle"/>
      </w:pPr>
      <w:r w:rsidRPr="00EE43D0">
        <w:t>The ITU Radiocommunication Assembly,</w:t>
      </w:r>
    </w:p>
    <w:p w:rsidR="00587C0B" w:rsidRPr="00EE43D0" w:rsidRDefault="00587C0B" w:rsidP="00A16C37">
      <w:pPr>
        <w:pStyle w:val="Call"/>
      </w:pPr>
      <w:r w:rsidRPr="00EE43D0">
        <w:t>considering</w:t>
      </w:r>
    </w:p>
    <w:p w:rsidR="00587C0B" w:rsidRPr="00EE43D0" w:rsidRDefault="00587C0B" w:rsidP="00AE7D9C">
      <w:r w:rsidRPr="00EE43D0">
        <w:t>a)</w:t>
      </w:r>
      <w:r w:rsidRPr="00EE43D0">
        <w:tab/>
        <w:t xml:space="preserve">that there is increasing demand for, and use of short-range </w:t>
      </w:r>
      <w:del w:id="5" w:author="die072" w:date="2011-04-14T14:27:00Z">
        <w:r w:rsidRPr="00EE43D0" w:rsidDel="00811577">
          <w:delText xml:space="preserve">radiocommunication </w:delText>
        </w:r>
      </w:del>
      <w:r w:rsidRPr="00EE43D0">
        <w:t>devices (SRDs) for a wide variety of applications throughout the world;</w:t>
      </w:r>
    </w:p>
    <w:p w:rsidR="00587C0B" w:rsidRPr="00EE43D0" w:rsidRDefault="00587C0B" w:rsidP="00AE7D9C">
      <w:r w:rsidRPr="00EE43D0">
        <w:t>b)</w:t>
      </w:r>
      <w:r w:rsidRPr="00EE43D0">
        <w:tab/>
        <w:t>that such devices generally operate with low power;</w:t>
      </w:r>
    </w:p>
    <w:p w:rsidR="00587C0B" w:rsidRDefault="00587C0B" w:rsidP="00AE7D9C">
      <w:pPr>
        <w:rPr>
          <w:ins w:id="6" w:author="die072" w:date="2011-04-14T16:08:00Z"/>
        </w:rPr>
      </w:pPr>
      <w:r w:rsidRPr="00EE43D0">
        <w:t>c)</w:t>
      </w:r>
      <w:r w:rsidRPr="00EE43D0">
        <w:tab/>
        <w:t>that</w:t>
      </w:r>
      <w:r>
        <w:t>,</w:t>
      </w:r>
      <w:r w:rsidRPr="00EE43D0">
        <w:t xml:space="preserve"> according to operational requirements</w:t>
      </w:r>
      <w:r>
        <w:t>,</w:t>
      </w:r>
      <w:r w:rsidRPr="00EE43D0">
        <w:t xml:space="preserve"> the radio parameters for such devices vary;</w:t>
      </w:r>
    </w:p>
    <w:p w:rsidR="00587C0B" w:rsidRPr="00FB111B" w:rsidRDefault="00587C0B" w:rsidP="00A95E7B">
      <w:pPr>
        <w:numPr>
          <w:ins w:id="7" w:author="die072" w:date="2011-04-14T16:08:00Z"/>
        </w:numPr>
        <w:rPr>
          <w:ins w:id="8" w:author="die072" w:date="2011-04-14T16:08:00Z"/>
        </w:rPr>
      </w:pPr>
      <w:ins w:id="9" w:author="die072" w:date="2011-04-18T14:52:00Z">
        <w:r w:rsidRPr="00587C0B">
          <w:rPr>
            <w:iCs/>
            <w:rPrChange w:id="10" w:author="die072" w:date="2011-04-18T14:52:00Z">
              <w:rPr>
                <w:i/>
                <w:iCs/>
              </w:rPr>
            </w:rPrChange>
          </w:rPr>
          <w:t>d</w:t>
        </w:r>
      </w:ins>
      <w:ins w:id="11" w:author="die072" w:date="2011-04-14T16:08:00Z">
        <w:r w:rsidRPr="00587C0B">
          <w:rPr>
            <w:iCs/>
            <w:rPrChange w:id="12" w:author="die072" w:date="2011-04-18T14:52:00Z">
              <w:rPr>
                <w:i/>
                <w:iCs/>
              </w:rPr>
            </w:rPrChange>
          </w:rPr>
          <w:t>)</w:t>
        </w:r>
        <w:r w:rsidRPr="00FB111B">
          <w:rPr>
            <w:i/>
            <w:iCs/>
          </w:rPr>
          <w:t xml:space="preserve"> </w:t>
        </w:r>
        <w:r w:rsidRPr="00FB111B">
          <w:tab/>
          <w:t>that frequency bands and technical rules are not always globally</w:t>
        </w:r>
      </w:ins>
      <w:r w:rsidRPr="00FB111B">
        <w:t xml:space="preserve"> </w:t>
      </w:r>
      <w:ins w:id="13" w:author="Lilian Jeanty" w:date="2011-05-26T13:22:00Z">
        <w:r w:rsidRPr="00FB111B">
          <w:t xml:space="preserve">or regionally </w:t>
        </w:r>
      </w:ins>
      <w:ins w:id="14" w:author="die072" w:date="2011-04-14T16:08:00Z">
        <w:r w:rsidRPr="00FB111B">
          <w:t>harmonized;</w:t>
        </w:r>
      </w:ins>
    </w:p>
    <w:p w:rsidR="00587C0B" w:rsidRPr="00EE43D0" w:rsidRDefault="00587C0B" w:rsidP="00AE7D9C">
      <w:ins w:id="15" w:author="die072" w:date="2011-04-18T14:52:00Z">
        <w:r>
          <w:t>e</w:t>
        </w:r>
      </w:ins>
      <w:del w:id="16" w:author="die072" w:date="2011-04-18T14:52:00Z">
        <w:r w:rsidRPr="00EE43D0" w:rsidDel="00D63226">
          <w:delText>d</w:delText>
        </w:r>
      </w:del>
      <w:r w:rsidRPr="00EE43D0">
        <w:t>)</w:t>
      </w:r>
      <w:r w:rsidRPr="00EE43D0">
        <w:tab/>
        <w:t>that the implementation of regulations for SRDs is a matter for national administrations;</w:t>
      </w:r>
    </w:p>
    <w:p w:rsidR="00587C0B" w:rsidRPr="00EE43D0" w:rsidRDefault="00587C0B" w:rsidP="00AE7D9C">
      <w:ins w:id="17" w:author="die072" w:date="2011-04-18T14:52:00Z">
        <w:r>
          <w:t>f</w:t>
        </w:r>
      </w:ins>
      <w:del w:id="18" w:author="die072" w:date="2011-04-18T14:52:00Z">
        <w:r w:rsidRPr="00EE43D0" w:rsidDel="00D63226">
          <w:delText>e</w:delText>
        </w:r>
      </w:del>
      <w:r w:rsidRPr="00EE43D0">
        <w:t>)</w:t>
      </w:r>
      <w:r w:rsidRPr="00EE43D0">
        <w:tab/>
        <w:t xml:space="preserve">that national regimes for implementation are in general as </w:t>
      </w:r>
      <w:r>
        <w:t xml:space="preserve">simple as possible, in order to </w:t>
      </w:r>
      <w:r w:rsidRPr="00EE43D0">
        <w:t>minimize the burden on administrations and users of SRDs;</w:t>
      </w:r>
    </w:p>
    <w:p w:rsidR="00587C0B" w:rsidRDefault="00587C0B" w:rsidP="00AE7D9C">
      <w:pPr>
        <w:rPr>
          <w:ins w:id="19" w:author="die072" w:date="2011-04-14T16:11:00Z"/>
        </w:rPr>
      </w:pPr>
      <w:ins w:id="20" w:author="die072" w:date="2011-04-18T14:52:00Z">
        <w:r>
          <w:t>g</w:t>
        </w:r>
      </w:ins>
      <w:del w:id="21" w:author="die072" w:date="2011-04-18T14:52:00Z">
        <w:r w:rsidRPr="00EE43D0" w:rsidDel="00D63226">
          <w:delText>f</w:delText>
        </w:r>
      </w:del>
      <w:r w:rsidRPr="00EE43D0">
        <w:t>)</w:t>
      </w:r>
      <w:r w:rsidRPr="00EE43D0">
        <w:tab/>
        <w:t>that in general such devices shall neither cause harmful interference to</w:t>
      </w:r>
      <w:r>
        <w:t>,</w:t>
      </w:r>
      <w:r w:rsidRPr="00EE43D0">
        <w:t xml:space="preserve"> nor claim protection from</w:t>
      </w:r>
      <w:del w:id="22" w:author="die072" w:date="2011-04-14T14:28:00Z">
        <w:r w:rsidDel="00811577">
          <w:delText>,</w:delText>
        </w:r>
      </w:del>
      <w:r w:rsidRPr="00EE43D0">
        <w:t xml:space="preserve"> any </w:t>
      </w:r>
      <w:ins w:id="23" w:author="die072" w:date="2011-04-14T14:28:00Z">
        <w:r>
          <w:t xml:space="preserve">radiocommunication </w:t>
        </w:r>
      </w:ins>
      <w:r w:rsidRPr="00EE43D0">
        <w:t>service operating in accordance with the Table of Frequency Allocations;</w:t>
      </w:r>
    </w:p>
    <w:p w:rsidR="00587C0B" w:rsidRPr="00FB111B" w:rsidRDefault="00587C0B" w:rsidP="00A95E7B">
      <w:pPr>
        <w:numPr>
          <w:ins w:id="24" w:author="die072" w:date="2011-04-14T16:11:00Z"/>
        </w:numPr>
        <w:rPr>
          <w:ins w:id="25" w:author="die072" w:date="2011-04-14T16:11:00Z"/>
        </w:rPr>
      </w:pPr>
      <w:ins w:id="26" w:author="die072" w:date="2011-04-18T14:52:00Z">
        <w:r w:rsidRPr="00587C0B">
          <w:rPr>
            <w:iCs/>
            <w:rPrChange w:id="27" w:author="die072" w:date="2011-04-18T14:52:00Z">
              <w:rPr>
                <w:i/>
                <w:iCs/>
              </w:rPr>
            </w:rPrChange>
          </w:rPr>
          <w:t>h</w:t>
        </w:r>
      </w:ins>
      <w:ins w:id="28" w:author="die072" w:date="2011-04-14T16:11:00Z">
        <w:r w:rsidRPr="00587C0B">
          <w:rPr>
            <w:iCs/>
            <w:rPrChange w:id="29" w:author="die072" w:date="2011-04-18T14:52:00Z">
              <w:rPr>
                <w:i/>
                <w:iCs/>
              </w:rPr>
            </w:rPrChange>
          </w:rPr>
          <w:t>)</w:t>
        </w:r>
        <w:r w:rsidRPr="00FB111B">
          <w:tab/>
          <w:t>that appropriate spectrum access techniques can allow the use of the frequency spectrum by SRDs to ensure adequate protection of stations in the radiocommunication services operating in accordance with the RR;</w:t>
        </w:r>
      </w:ins>
    </w:p>
    <w:p w:rsidR="00587C0B" w:rsidRPr="00FB111B" w:rsidRDefault="00587C0B" w:rsidP="0042106C">
      <w:pPr>
        <w:numPr>
          <w:ins w:id="30" w:author="die072" w:date="2011-04-14T16:12:00Z"/>
        </w:numPr>
        <w:rPr>
          <w:ins w:id="31" w:author="die072" w:date="2011-04-14T16:12:00Z"/>
        </w:rPr>
      </w:pPr>
      <w:ins w:id="32" w:author="die072" w:date="2011-04-18T14:52:00Z">
        <w:r w:rsidRPr="00587C0B">
          <w:rPr>
            <w:iCs/>
            <w:rPrChange w:id="33" w:author="die072" w:date="2011-04-18T14:53:00Z">
              <w:rPr>
                <w:i/>
                <w:iCs/>
              </w:rPr>
            </w:rPrChange>
          </w:rPr>
          <w:t>i</w:t>
        </w:r>
      </w:ins>
      <w:ins w:id="34" w:author="die072" w:date="2011-04-14T16:12:00Z">
        <w:r w:rsidRPr="00587C0B">
          <w:rPr>
            <w:iCs/>
            <w:rPrChange w:id="35" w:author="die072" w:date="2011-04-18T14:53:00Z">
              <w:rPr>
                <w:i/>
                <w:iCs/>
              </w:rPr>
            </w:rPrChange>
          </w:rPr>
          <w:t>)</w:t>
        </w:r>
        <w:r w:rsidRPr="00FB111B">
          <w:tab/>
          <w:t>that some SRDs, such as RFIDs, certain types of medical devices, etc., have great growth potential and may require new spectrum;</w:t>
        </w:r>
      </w:ins>
    </w:p>
    <w:p w:rsidR="00587C0B" w:rsidRPr="00EE43D0" w:rsidRDefault="00587C0B" w:rsidP="00AE7D9C">
      <w:ins w:id="36" w:author="die072" w:date="2011-04-18T14:53:00Z">
        <w:r>
          <w:t>j</w:t>
        </w:r>
      </w:ins>
      <w:del w:id="37" w:author="die072" w:date="2011-04-18T14:53:00Z">
        <w:r w:rsidRPr="00EE43D0" w:rsidDel="00D63226">
          <w:delText>g</w:delText>
        </w:r>
      </w:del>
      <w:r w:rsidRPr="00EE43D0">
        <w:t>)</w:t>
      </w:r>
      <w:r w:rsidRPr="00EE43D0">
        <w:tab/>
        <w:t>that</w:t>
      </w:r>
      <w:r>
        <w:t>,</w:t>
      </w:r>
      <w:r w:rsidRPr="00EE43D0">
        <w:t xml:space="preserve"> by their nature</w:t>
      </w:r>
      <w:r>
        <w:t>,</w:t>
      </w:r>
      <w:r w:rsidRPr="00EE43D0">
        <w:t xml:space="preserve"> SRDs are being used on a worldwide basis</w:t>
      </w:r>
      <w:r>
        <w:t>,</w:t>
      </w:r>
      <w:r w:rsidRPr="00EE43D0">
        <w:t xml:space="preserve"> either as an independent device or as an integral part of other systems</w:t>
      </w:r>
      <w:r>
        <w:t>,</w:t>
      </w:r>
      <w:r w:rsidRPr="00EE43D0">
        <w:t xml:space="preserve"> and are often carried and used across national borders;</w:t>
      </w:r>
    </w:p>
    <w:p w:rsidR="00587C0B" w:rsidRPr="00EE43D0" w:rsidRDefault="00587C0B" w:rsidP="00AE7D9C">
      <w:ins w:id="38" w:author="die072" w:date="2011-04-18T14:53:00Z">
        <w:r>
          <w:t>k</w:t>
        </w:r>
      </w:ins>
      <w:del w:id="39" w:author="die072" w:date="2011-04-18T14:53:00Z">
        <w:r w:rsidRPr="00EE43D0" w:rsidDel="00D63226">
          <w:delText>h</w:delText>
        </w:r>
      </w:del>
      <w:r w:rsidRPr="00EE43D0">
        <w:t>)</w:t>
      </w:r>
      <w:r w:rsidRPr="00EE43D0">
        <w:tab/>
        <w:t xml:space="preserve">that some </w:t>
      </w:r>
      <w:ins w:id="40" w:author="die072" w:date="2011-04-14T15:06:00Z">
        <w:r>
          <w:t>administrations have</w:t>
        </w:r>
      </w:ins>
      <w:ins w:id="41" w:author="die072" w:date="2011-04-14T15:07:00Z">
        <w:r>
          <w:t xml:space="preserve"> </w:t>
        </w:r>
      </w:ins>
      <w:ins w:id="42" w:author="die072" w:date="2011-04-14T15:10:00Z">
        <w:r>
          <w:t xml:space="preserve">common regulations </w:t>
        </w:r>
      </w:ins>
      <w:ins w:id="43" w:author="die072" w:date="2011-04-14T15:07:00Z">
        <w:r>
          <w:t>concerning</w:t>
        </w:r>
      </w:ins>
      <w:ins w:id="44" w:author="die072" w:date="2011-04-14T15:10:00Z">
        <w:r>
          <w:t>, certification,</w:t>
        </w:r>
      </w:ins>
      <w:ins w:id="45" w:author="die072" w:date="2011-04-14T15:07:00Z">
        <w:r>
          <w:t xml:space="preserve"> </w:t>
        </w:r>
      </w:ins>
      <w:ins w:id="46" w:author="die072" w:date="2011-04-14T15:08:00Z">
        <w:r>
          <w:t>access</w:t>
        </w:r>
      </w:ins>
      <w:ins w:id="47" w:author="die072" w:date="2011-04-14T15:07:00Z">
        <w:r>
          <w:t xml:space="preserve"> </w:t>
        </w:r>
      </w:ins>
      <w:ins w:id="48" w:author="die072" w:date="2011-04-14T15:08:00Z">
        <w:r>
          <w:t xml:space="preserve">to market and rights to use, whilst other administrations have </w:t>
        </w:r>
      </w:ins>
      <w:ins w:id="49" w:author="die072" w:date="2011-04-14T15:06:00Z">
        <w:r>
          <w:t xml:space="preserve"> common rules regarding certification </w:t>
        </w:r>
      </w:ins>
      <w:del w:id="50" w:author="die072" w:date="2011-04-14T15:12:00Z">
        <w:r w:rsidRPr="00EE43D0" w:rsidDel="00634243">
          <w:delText>agreements have been reached by some groups’ administrations</w:delText>
        </w:r>
        <w:r w:rsidDel="00634243">
          <w:delText>,</w:delText>
        </w:r>
        <w:r w:rsidRPr="00EE43D0" w:rsidDel="00634243">
          <w:delText xml:space="preserve"> resulting in the mutual recognition of certified measurement laboratories,</w:delText>
        </w:r>
      </w:del>
    </w:p>
    <w:p w:rsidR="00587C0B" w:rsidRPr="00EE43D0" w:rsidRDefault="00587C0B" w:rsidP="00A16C37">
      <w:pPr>
        <w:pStyle w:val="Call"/>
        <w:rPr>
          <w:lang w:eastAsia="de-DE"/>
        </w:rPr>
      </w:pPr>
      <w:r w:rsidRPr="00EE43D0">
        <w:rPr>
          <w:lang w:eastAsia="de-DE"/>
        </w:rPr>
        <w:t>recognizing</w:t>
      </w:r>
    </w:p>
    <w:p w:rsidR="00587C0B" w:rsidRPr="00EE43D0" w:rsidRDefault="00587C0B" w:rsidP="00AE7D9C">
      <w:pPr>
        <w:rPr>
          <w:lang w:eastAsia="de-DE"/>
        </w:rPr>
      </w:pPr>
      <w:r w:rsidRPr="00EE43D0">
        <w:rPr>
          <w:lang w:eastAsia="de-DE"/>
        </w:rPr>
        <w:t>a)</w:t>
      </w:r>
      <w:r w:rsidRPr="00EE43D0">
        <w:rPr>
          <w:lang w:eastAsia="de-DE"/>
        </w:rPr>
        <w:tab/>
        <w:t>the benefits such as:</w:t>
      </w:r>
    </w:p>
    <w:p w:rsidR="00587C0B" w:rsidRPr="00EE43D0" w:rsidRDefault="00587C0B" w:rsidP="00AE7D9C">
      <w:pPr>
        <w:pStyle w:val="enumlev1"/>
        <w:rPr>
          <w:lang w:eastAsia="de-DE"/>
        </w:rPr>
      </w:pPr>
      <w:r w:rsidRPr="00EE43D0">
        <w:rPr>
          <w:lang w:eastAsia="de-DE"/>
        </w:rPr>
        <w:t>–</w:t>
      </w:r>
      <w:r w:rsidRPr="00EE43D0">
        <w:rPr>
          <w:lang w:eastAsia="de-DE"/>
        </w:rPr>
        <w:tab/>
        <w:t>increased potential for interoperability;</w:t>
      </w:r>
    </w:p>
    <w:p w:rsidR="00587C0B" w:rsidRPr="00EE43D0" w:rsidRDefault="00587C0B" w:rsidP="00AE7D9C">
      <w:pPr>
        <w:pStyle w:val="enumlev1"/>
        <w:rPr>
          <w:lang w:eastAsia="de-DE"/>
        </w:rPr>
      </w:pPr>
      <w:r w:rsidRPr="00EE43D0">
        <w:rPr>
          <w:lang w:eastAsia="de-DE"/>
        </w:rPr>
        <w:t>–</w:t>
      </w:r>
      <w:r w:rsidRPr="00EE43D0">
        <w:rPr>
          <w:lang w:eastAsia="de-DE"/>
        </w:rPr>
        <w:tab/>
        <w:t>a broader manufacturing base and increased volume of equipment, resulting in economies of scale and expanded equipment availability;</w:t>
      </w:r>
    </w:p>
    <w:p w:rsidR="00587C0B" w:rsidRPr="00EE43D0" w:rsidRDefault="00587C0B" w:rsidP="00AE7D9C">
      <w:pPr>
        <w:pStyle w:val="enumlev1"/>
        <w:rPr>
          <w:lang w:eastAsia="de-DE"/>
        </w:rPr>
      </w:pPr>
      <w:r w:rsidRPr="00EE43D0">
        <w:rPr>
          <w:lang w:eastAsia="de-DE"/>
        </w:rPr>
        <w:t>–</w:t>
      </w:r>
      <w:r w:rsidRPr="00EE43D0">
        <w:rPr>
          <w:lang w:eastAsia="de-DE"/>
        </w:rPr>
        <w:tab/>
        <w:t>improved spectrum management and planning by each administration/region; and</w:t>
      </w:r>
    </w:p>
    <w:p w:rsidR="00587C0B" w:rsidRPr="00EE43D0" w:rsidRDefault="00587C0B" w:rsidP="00AE7D9C">
      <w:pPr>
        <w:pStyle w:val="enumlev1"/>
        <w:rPr>
          <w:lang w:eastAsia="de-DE"/>
        </w:rPr>
      </w:pPr>
      <w:r w:rsidRPr="00EE43D0">
        <w:rPr>
          <w:lang w:eastAsia="de-DE"/>
        </w:rPr>
        <w:t>–</w:t>
      </w:r>
      <w:r w:rsidRPr="00EE43D0">
        <w:rPr>
          <w:lang w:eastAsia="de-DE"/>
        </w:rPr>
        <w:tab/>
        <w:t xml:space="preserve">enhanced cross-border </w:t>
      </w:r>
      <w:r w:rsidRPr="00A30B58">
        <w:rPr>
          <w:lang w:eastAsia="de-DE"/>
        </w:rPr>
        <w:t>arrangements</w:t>
      </w:r>
      <w:r w:rsidRPr="00EE43D0">
        <w:rPr>
          <w:lang w:eastAsia="de-DE"/>
        </w:rPr>
        <w:t xml:space="preserve"> and circulation of equipment;</w:t>
      </w:r>
    </w:p>
    <w:p w:rsidR="00587C0B" w:rsidRPr="00EE43D0" w:rsidRDefault="00587C0B" w:rsidP="00AE7D9C">
      <w:pPr>
        <w:rPr>
          <w:rFonts w:ascii="TimesNewRoman" w:hAnsi="TimesNewRoman"/>
        </w:rPr>
      </w:pPr>
      <w:r w:rsidRPr="00EE43D0">
        <w:t>b)</w:t>
      </w:r>
      <w:r w:rsidRPr="00EE43D0">
        <w:tab/>
        <w:t>that the trend is to increase the use of advanced spectrum access and interference mitigation</w:t>
      </w:r>
      <w:r w:rsidRPr="00EE43D0">
        <w:rPr>
          <w:rFonts w:ascii="TimesNewRoman" w:hAnsi="TimesNewRoman" w:cs="TimesNewRoman"/>
          <w:lang w:eastAsia="de-DE"/>
        </w:rPr>
        <w:t xml:space="preserve"> technologies,</w:t>
      </w:r>
    </w:p>
    <w:p w:rsidR="00587C0B" w:rsidRPr="00EE43D0" w:rsidRDefault="00587C0B" w:rsidP="00A16C37">
      <w:pPr>
        <w:pStyle w:val="Call"/>
        <w:rPr>
          <w:rFonts w:cs="TimesNewRoman"/>
          <w:lang w:eastAsia="de-DE"/>
        </w:rPr>
      </w:pPr>
      <w:r w:rsidRPr="00EE43D0">
        <w:t>noting</w:t>
      </w:r>
    </w:p>
    <w:p w:rsidR="00587C0B" w:rsidRDefault="00587C0B" w:rsidP="00E248AD">
      <w:pPr>
        <w:numPr>
          <w:ins w:id="51" w:author="die072" w:date="2011-04-18T14:42:00Z"/>
        </w:numPr>
      </w:pPr>
      <w:ins w:id="52" w:author="die072" w:date="2011-04-18T14:42:00Z">
        <w:r w:rsidRPr="00587C0B">
          <w:rPr>
            <w:iCs/>
            <w:rPrChange w:id="53" w:author="die072" w:date="2011-04-18T14:46:00Z">
              <w:rPr>
                <w:i/>
                <w:iCs/>
              </w:rPr>
            </w:rPrChange>
          </w:rPr>
          <w:t>a)</w:t>
        </w:r>
        <w:r w:rsidRPr="00FB111B">
          <w:tab/>
          <w:t xml:space="preserve">that </w:t>
        </w:r>
      </w:ins>
      <w:ins w:id="54" w:author="Lilian Jeanty" w:date="2011-05-26T13:14:00Z">
        <w:r>
          <w:t xml:space="preserve">the </w:t>
        </w:r>
      </w:ins>
      <w:ins w:id="55" w:author="die072" w:date="2011-04-18T14:42:00Z">
        <w:r w:rsidRPr="00FB111B">
          <w:t>decision on frequency bands for use by SRDs is a national matter, while recognizing significant advantages of harmonization of international band usage;</w:t>
        </w:r>
      </w:ins>
    </w:p>
    <w:p w:rsidR="00587C0B" w:rsidRPr="00EE43D0" w:rsidRDefault="00587C0B" w:rsidP="00E248AD">
      <w:ins w:id="56" w:author="die072" w:date="2011-04-18T14:46:00Z">
        <w:r>
          <w:t>b</w:t>
        </w:r>
      </w:ins>
      <w:del w:id="57" w:author="die072" w:date="2011-04-18T14:46:00Z">
        <w:r w:rsidRPr="00EE43D0" w:rsidDel="00E248AD">
          <w:delText>a</w:delText>
        </w:r>
      </w:del>
      <w:r w:rsidRPr="00EE43D0">
        <w:t>)</w:t>
      </w:r>
      <w:r w:rsidRPr="00EE43D0">
        <w:tab/>
        <w:t xml:space="preserve">that </w:t>
      </w:r>
      <w:smartTag w:uri="urn:schemas-microsoft-com:office:smarttags" w:element="PersonName">
        <w:r w:rsidRPr="00EE43D0">
          <w:t>info</w:t>
        </w:r>
      </w:smartTag>
      <w:r w:rsidRPr="00EE43D0">
        <w:t xml:space="preserve">rmation about the technical and operating parameters and spectrum requirements for short-range radiocommunication devices </w:t>
      </w:r>
      <w:r>
        <w:t>is</w:t>
      </w:r>
      <w:r w:rsidRPr="00EE43D0">
        <w:t xml:space="preserve"> given in Re</w:t>
      </w:r>
      <w:del w:id="58" w:author="Lilian Jeanty" w:date="2011-05-26T13:15:00Z">
        <w:r w:rsidRPr="00EE43D0" w:rsidDel="00DC58BF">
          <w:delText>commendation</w:delText>
        </w:r>
      </w:del>
      <w:ins w:id="59" w:author="Lilian Jeanty" w:date="2011-05-26T13:15:00Z">
        <w:r>
          <w:t>port</w:t>
        </w:r>
      </w:ins>
      <w:r w:rsidRPr="00EE43D0">
        <w:t xml:space="preserve"> ITU-R SM.</w:t>
      </w:r>
      <w:del w:id="60" w:author="Lilian Jeanty" w:date="2011-05-26T13:16:00Z">
        <w:r w:rsidRPr="00EE43D0" w:rsidDel="00DC58BF">
          <w:delText>1538</w:delText>
        </w:r>
      </w:del>
      <w:ins w:id="61" w:author="Lilian Jeanty" w:date="2011-05-26T13:16:00Z">
        <w:r>
          <w:t>2153-1</w:t>
        </w:r>
      </w:ins>
      <w:r w:rsidRPr="00EE43D0">
        <w:t>;</w:t>
      </w:r>
    </w:p>
    <w:p w:rsidR="00587C0B" w:rsidRDefault="00587C0B" w:rsidP="00E248AD">
      <w:ins w:id="62" w:author="die072" w:date="2011-04-18T14:46:00Z">
        <w:r>
          <w:t>c</w:t>
        </w:r>
      </w:ins>
      <w:del w:id="63" w:author="die072" w:date="2011-04-18T14:46:00Z">
        <w:r w:rsidRPr="00EE43D0" w:rsidDel="00E248AD">
          <w:delText>b</w:delText>
        </w:r>
      </w:del>
      <w:r w:rsidRPr="00EE43D0">
        <w:t>)</w:t>
      </w:r>
      <w:r w:rsidRPr="00EE43D0">
        <w:tab/>
        <w:t>that Re</w:t>
      </w:r>
      <w:del w:id="64" w:author="Lilian Jeanty" w:date="2011-05-26T13:17:00Z">
        <w:r w:rsidRPr="00EE43D0" w:rsidDel="00DC58BF">
          <w:delText>commendation</w:delText>
        </w:r>
      </w:del>
      <w:ins w:id="65" w:author="Lilian Jeanty" w:date="2011-05-26T13:17:00Z">
        <w:r>
          <w:t>port</w:t>
        </w:r>
      </w:ins>
      <w:r w:rsidRPr="00EE43D0">
        <w:t xml:space="preserve"> ITU-R SM.</w:t>
      </w:r>
      <w:del w:id="66" w:author="Lilian Jeanty" w:date="2011-05-26T13:17:00Z">
        <w:r w:rsidRPr="00EE43D0" w:rsidDel="00DC58BF">
          <w:delText>1538</w:delText>
        </w:r>
      </w:del>
      <w:ins w:id="67" w:author="Lilian Jeanty" w:date="2011-05-26T13:17:00Z">
        <w:r>
          <w:t>2153-1</w:t>
        </w:r>
      </w:ins>
      <w:r w:rsidRPr="00EE43D0">
        <w:t xml:space="preserve"> is still a compilation of technical and operational parameters as they are in use in various countries or regions of the world, and rarely specif</w:t>
      </w:r>
      <w:r>
        <w:t>ies</w:t>
      </w:r>
      <w:r w:rsidRPr="00EE43D0">
        <w:t xml:space="preserve"> common parameters for use throughout the world,</w:t>
      </w:r>
    </w:p>
    <w:p w:rsidR="00587C0B" w:rsidRPr="00FB111B" w:rsidRDefault="00587C0B" w:rsidP="00E248AD">
      <w:pPr>
        <w:numPr>
          <w:ins w:id="68" w:author="die072" w:date="2011-04-18T14:42:00Z"/>
        </w:numPr>
        <w:rPr>
          <w:ins w:id="69" w:author="die072" w:date="2011-04-18T14:42:00Z"/>
        </w:rPr>
      </w:pPr>
      <w:ins w:id="70" w:author="die072" w:date="2011-04-18T14:46:00Z">
        <w:r w:rsidRPr="00587C0B">
          <w:rPr>
            <w:iCs/>
            <w:rPrChange w:id="71" w:author="die072" w:date="2011-04-18T14:46:00Z">
              <w:rPr>
                <w:i/>
                <w:iCs/>
              </w:rPr>
            </w:rPrChange>
          </w:rPr>
          <w:t>d</w:t>
        </w:r>
      </w:ins>
      <w:ins w:id="72" w:author="die072" w:date="2011-04-18T14:42:00Z">
        <w:r w:rsidRPr="00587C0B">
          <w:rPr>
            <w:iCs/>
            <w:rPrChange w:id="73" w:author="die072" w:date="2011-04-18T14:46:00Z">
              <w:rPr>
                <w:i/>
                <w:iCs/>
              </w:rPr>
            </w:rPrChange>
          </w:rPr>
          <w:t>)</w:t>
        </w:r>
        <w:r w:rsidRPr="00FB111B">
          <w:tab/>
          <w:t>that frequency bands commonly used by SRDs are listed in Table 1 of Report ITU</w:t>
        </w:r>
        <w:r w:rsidRPr="00FB111B">
          <w:noBreakHyphen/>
          <w:t>R SM.2153</w:t>
        </w:r>
      </w:ins>
      <w:ins w:id="74" w:author="Lilian Jeanty" w:date="2011-05-26T13:33:00Z">
        <w:r>
          <w:t>-1</w:t>
        </w:r>
      </w:ins>
      <w:ins w:id="75" w:author="die072" w:date="2011-04-18T14:42:00Z">
        <w:r w:rsidRPr="00FB111B">
          <w:t>;</w:t>
        </w:r>
      </w:ins>
    </w:p>
    <w:p w:rsidR="00587C0B" w:rsidRPr="00FB111B" w:rsidRDefault="00587C0B" w:rsidP="00E248AD">
      <w:pPr>
        <w:numPr>
          <w:ins w:id="76" w:author="die072" w:date="2011-04-18T14:42:00Z"/>
        </w:numPr>
        <w:rPr>
          <w:ins w:id="77" w:author="die072" w:date="2011-04-18T14:42:00Z"/>
          <w:rFonts w:eastAsia="Batang"/>
          <w:lang w:eastAsia="ko-KR"/>
        </w:rPr>
      </w:pPr>
      <w:ins w:id="78" w:author="die072" w:date="2011-04-18T14:46:00Z">
        <w:r w:rsidRPr="00587C0B">
          <w:rPr>
            <w:iCs/>
            <w:rPrChange w:id="79" w:author="die072" w:date="2011-04-18T14:46:00Z">
              <w:rPr>
                <w:i/>
                <w:iCs/>
              </w:rPr>
            </w:rPrChange>
          </w:rPr>
          <w:t>e</w:t>
        </w:r>
      </w:ins>
      <w:ins w:id="80" w:author="die072" w:date="2011-04-18T14:42:00Z">
        <w:r w:rsidRPr="00587C0B">
          <w:rPr>
            <w:iCs/>
            <w:rPrChange w:id="81" w:author="die072" w:date="2011-04-18T14:46:00Z">
              <w:rPr>
                <w:i/>
                <w:iCs/>
              </w:rPr>
            </w:rPrChange>
          </w:rPr>
          <w:t>)</w:t>
        </w:r>
        <w:r w:rsidRPr="00FB111B">
          <w:tab/>
          <w:t xml:space="preserve">that not all of these bands are </w:t>
        </w:r>
      </w:ins>
      <w:ins w:id="82" w:author="Lilian Jeanty" w:date="2011-05-26T13:23:00Z">
        <w:r w:rsidRPr="00FB111B">
          <w:t>globally</w:t>
        </w:r>
        <w:r w:rsidRPr="00D95915">
          <w:t xml:space="preserve"> </w:t>
        </w:r>
        <w:r w:rsidRPr="00FB111B">
          <w:t xml:space="preserve">or regionally </w:t>
        </w:r>
      </w:ins>
      <w:ins w:id="83" w:author="die072" w:date="2011-04-18T14:42:00Z">
        <w:r w:rsidRPr="00FB111B">
          <w:t>harmonized for SRD use ;</w:t>
        </w:r>
      </w:ins>
    </w:p>
    <w:p w:rsidR="00587C0B" w:rsidRDefault="00587C0B" w:rsidP="00E248AD">
      <w:pPr>
        <w:numPr>
          <w:ins w:id="84" w:author="die072" w:date="2011-04-18T14:42:00Z"/>
        </w:numPr>
      </w:pPr>
      <w:ins w:id="85" w:author="die072" w:date="2011-04-18T14:46:00Z">
        <w:r w:rsidRPr="00587C0B">
          <w:rPr>
            <w:rFonts w:eastAsia="Batang"/>
            <w:iCs/>
            <w:lang w:eastAsia="ko-KR"/>
            <w:rPrChange w:id="86" w:author="die072" w:date="2011-04-18T14:46:00Z">
              <w:rPr>
                <w:rFonts w:eastAsia="Batang"/>
                <w:i/>
                <w:iCs/>
                <w:lang w:eastAsia="ko-KR"/>
              </w:rPr>
            </w:rPrChange>
          </w:rPr>
          <w:t>f</w:t>
        </w:r>
      </w:ins>
      <w:ins w:id="87" w:author="die072" w:date="2011-04-18T14:42:00Z">
        <w:r w:rsidRPr="00587C0B">
          <w:rPr>
            <w:rFonts w:eastAsia="Batang"/>
            <w:iCs/>
            <w:lang w:eastAsia="ko-KR"/>
            <w:rPrChange w:id="88" w:author="die072" w:date="2011-04-18T14:46:00Z">
              <w:rPr>
                <w:rFonts w:eastAsia="Batang"/>
                <w:i/>
                <w:iCs/>
                <w:lang w:eastAsia="ko-KR"/>
              </w:rPr>
            </w:rPrChange>
          </w:rPr>
          <w:t>)</w:t>
        </w:r>
        <w:r w:rsidRPr="00FB111B">
          <w:rPr>
            <w:rFonts w:eastAsia="Batang"/>
            <w:lang w:eastAsia="ko-KR"/>
          </w:rPr>
          <w:tab/>
        </w:r>
        <w:r w:rsidRPr="00FB111B">
          <w:t xml:space="preserve">that the work required to advance harmonization can be done through </w:t>
        </w:r>
        <w:smartTag w:uri="urn:schemas-microsoft-com:office:smarttags" w:element="PersonName">
          <w:r w:rsidRPr="00FB111B">
            <w:t>ITU-R</w:t>
          </w:r>
        </w:smartTag>
        <w:r w:rsidRPr="00FB111B">
          <w:t xml:space="preserve"> Recommendations and or Reports,</w:t>
        </w:r>
      </w:ins>
    </w:p>
    <w:p w:rsidR="00587C0B" w:rsidRPr="00EE43D0" w:rsidDel="00D63226" w:rsidRDefault="00587C0B" w:rsidP="00D63226">
      <w:pPr>
        <w:numPr>
          <w:ins w:id="89" w:author="die072" w:date="2011-04-18T14:54:00Z"/>
        </w:numPr>
        <w:rPr>
          <w:del w:id="90" w:author="die072" w:date="2011-04-18T14:55:00Z"/>
        </w:rPr>
      </w:pPr>
      <w:r w:rsidRPr="00EE43D0">
        <w:t>resolves</w:t>
      </w:r>
      <w:ins w:id="91" w:author="die072" w:date="2011-04-18T14:55:00Z">
        <w:r>
          <w:t xml:space="preserve"> to invite</w:t>
        </w:r>
        <w:r w:rsidRPr="00D63226">
          <w:t xml:space="preserve"> </w:t>
        </w:r>
        <w:r w:rsidRPr="00FB111B">
          <w:t>ITU-R</w:t>
        </w:r>
      </w:ins>
    </w:p>
    <w:p w:rsidR="00587C0B" w:rsidRDefault="00587C0B" w:rsidP="00D63226">
      <w:pPr>
        <w:numPr>
          <w:ins w:id="92" w:author="die072" w:date="2011-04-18T14:54:00Z"/>
        </w:numPr>
        <w:rPr>
          <w:ins w:id="93" w:author="die072" w:date="2011-04-18T15:02:00Z"/>
        </w:rPr>
      </w:pPr>
      <w:ins w:id="94" w:author="die072" w:date="2011-04-18T14:54:00Z">
        <w:r w:rsidRPr="00FB111B">
          <w:t>1</w:t>
        </w:r>
        <w:r w:rsidRPr="00FB111B">
          <w:tab/>
          <w:t xml:space="preserve">to study, in collaboration with standardization, scientific and industrial organizations, the </w:t>
        </w:r>
      </w:ins>
      <w:ins w:id="95" w:author="Lilian Jeanty" w:date="2011-05-26T13:24:00Z">
        <w:r w:rsidRPr="00FB111B">
          <w:t xml:space="preserve">global and/or </w:t>
        </w:r>
      </w:ins>
      <w:ins w:id="96" w:author="die072" w:date="2011-04-18T14:54:00Z">
        <w:r w:rsidRPr="00FB111B">
          <w:t xml:space="preserve">regional harmonization of technical and operating parameters, including frequency ranges, for specific SRDs, such as those </w:t>
        </w:r>
        <w:del w:id="97" w:author="Lilian Jeanty" w:date="2011-05-26T13:25:00Z">
          <w:r w:rsidRPr="00FB111B" w:rsidDel="00D95915">
            <w:delText xml:space="preserve"> </w:delText>
          </w:r>
        </w:del>
        <w:r w:rsidRPr="00FB111B">
          <w:t>that have the potential to cause interference to radiocommunication services;</w:t>
        </w:r>
      </w:ins>
    </w:p>
    <w:p w:rsidR="00587C0B" w:rsidRPr="00FB111B" w:rsidRDefault="00587C0B" w:rsidP="003E2EF4">
      <w:pPr>
        <w:numPr>
          <w:ins w:id="98" w:author="die072" w:date="2011-04-18T15:02:00Z"/>
        </w:numPr>
        <w:rPr>
          <w:ins w:id="99" w:author="die072" w:date="2011-04-18T15:02:00Z"/>
        </w:rPr>
      </w:pPr>
      <w:ins w:id="100" w:author="die072" w:date="2011-04-18T15:02:00Z">
        <w:r>
          <w:t>2</w:t>
        </w:r>
        <w:r w:rsidRPr="00FB111B">
          <w:tab/>
          <w:t>to study spectrum utilization and technical requirements of SRDs to promote the efficient use of spectrum;</w:t>
        </w:r>
      </w:ins>
    </w:p>
    <w:p w:rsidR="00587C0B" w:rsidRPr="00FB111B" w:rsidRDefault="00587C0B" w:rsidP="003E2EF4">
      <w:pPr>
        <w:numPr>
          <w:ins w:id="101" w:author="die072" w:date="2011-04-18T15:02:00Z"/>
        </w:numPr>
        <w:rPr>
          <w:ins w:id="102" w:author="die072" w:date="2011-04-18T15:02:00Z"/>
        </w:rPr>
      </w:pPr>
      <w:ins w:id="103" w:author="die072" w:date="2011-04-18T15:02:00Z">
        <w:r>
          <w:t>3</w:t>
        </w:r>
        <w:r w:rsidRPr="00FB111B">
          <w:tab/>
          <w:t xml:space="preserve">to conduct technical studies to evaluate the feasibility of deploying SRDs in specific frequency bands that could be harmonized; </w:t>
        </w:r>
      </w:ins>
    </w:p>
    <w:p w:rsidR="00587C0B" w:rsidRPr="00EE43D0" w:rsidRDefault="00587C0B" w:rsidP="00D63226">
      <w:ins w:id="104" w:author="die072" w:date="2011-04-18T15:03:00Z">
        <w:r>
          <w:t>4</w:t>
        </w:r>
      </w:ins>
      <w:del w:id="105" w:author="die072" w:date="2011-04-18T15:00:00Z">
        <w:r w:rsidDel="00D63226">
          <w:delText>1</w:delText>
        </w:r>
      </w:del>
      <w:r>
        <w:tab/>
      </w:r>
      <w:del w:id="106" w:author="die072" w:date="2011-04-18T15:00:00Z">
        <w:r w:rsidRPr="00EE43D0" w:rsidDel="00D63226">
          <w:delText>that ITU-R, taking into account “</w:delText>
        </w:r>
        <w:r w:rsidRPr="00EE43D0" w:rsidDel="00D63226">
          <w:rPr>
            <w:i/>
            <w:iCs/>
          </w:rPr>
          <w:delText>considering</w:delText>
        </w:r>
        <w:r w:rsidRPr="00EE43D0" w:rsidDel="00D63226">
          <w:delText xml:space="preserve"> f)”,</w:delText>
        </w:r>
      </w:del>
      <w:ins w:id="107" w:author="die072" w:date="2011-04-18T15:00:00Z">
        <w:r>
          <w:t xml:space="preserve">to </w:t>
        </w:r>
      </w:ins>
      <w:r w:rsidRPr="00EE43D0">
        <w:t xml:space="preserve"> continue its </w:t>
      </w:r>
      <w:r w:rsidRPr="00A30B58">
        <w:t>studies</w:t>
      </w:r>
      <w:r w:rsidRPr="00EE43D0">
        <w:t xml:space="preserve"> to enable implementation of advanced technologies for SRDs, thereby in particular focusing on </w:t>
      </w:r>
      <w:r>
        <w:t xml:space="preserve">a </w:t>
      </w:r>
      <w:r w:rsidRPr="00EE43D0">
        <w:t>strategy for the future;</w:t>
      </w:r>
    </w:p>
    <w:p w:rsidR="00587C0B" w:rsidRPr="00EE43D0" w:rsidRDefault="00587C0B" w:rsidP="00D63226">
      <w:pPr>
        <w:rPr>
          <w:lang w:eastAsia="de-DE"/>
        </w:rPr>
      </w:pPr>
      <w:del w:id="108" w:author="die072" w:date="2011-04-18T15:03:00Z">
        <w:r w:rsidRPr="00587C0B">
          <w:rPr>
            <w:bCs/>
            <w:lang w:eastAsia="de-DE"/>
            <w:rPrChange w:id="109" w:author="die072" w:date="2011-04-18T15:03:00Z">
              <w:rPr>
                <w:b/>
                <w:bCs/>
                <w:lang w:eastAsia="de-DE"/>
              </w:rPr>
            </w:rPrChange>
          </w:rPr>
          <w:delText>2</w:delText>
        </w:r>
      </w:del>
      <w:ins w:id="110" w:author="die072" w:date="2011-04-18T15:03:00Z">
        <w:r w:rsidRPr="00587C0B">
          <w:rPr>
            <w:bCs/>
            <w:lang w:eastAsia="de-DE"/>
            <w:rPrChange w:id="111" w:author="die072" w:date="2011-04-18T15:03:00Z">
              <w:rPr>
                <w:b/>
                <w:bCs/>
                <w:lang w:eastAsia="de-DE"/>
              </w:rPr>
            </w:rPrChange>
          </w:rPr>
          <w:t>5</w:t>
        </w:r>
      </w:ins>
      <w:r w:rsidRPr="00EE43D0">
        <w:rPr>
          <w:lang w:eastAsia="de-DE"/>
        </w:rPr>
        <w:tab/>
      </w:r>
      <w:ins w:id="112" w:author="die072" w:date="2011-04-18T15:03:00Z">
        <w:r>
          <w:rPr>
            <w:lang w:eastAsia="de-DE"/>
          </w:rPr>
          <w:t xml:space="preserve">to conduct in </w:t>
        </w:r>
      </w:ins>
      <w:del w:id="113" w:author="die072" w:date="2011-04-18T15:03:00Z">
        <w:r w:rsidRPr="00EE43D0" w:rsidDel="003E2EF4">
          <w:rPr>
            <w:lang w:eastAsia="de-DE"/>
          </w:rPr>
          <w:delText>that</w:delText>
        </w:r>
      </w:del>
      <w:r w:rsidRPr="00EE43D0">
        <w:rPr>
          <w:lang w:eastAsia="de-DE"/>
        </w:rPr>
        <w:t xml:space="preserve"> in particular the following studies</w:t>
      </w:r>
      <w:del w:id="114" w:author="die072" w:date="2011-04-18T15:03:00Z">
        <w:r w:rsidRPr="00EE43D0" w:rsidDel="003E2EF4">
          <w:rPr>
            <w:lang w:eastAsia="de-DE"/>
          </w:rPr>
          <w:delText xml:space="preserve"> should be conducted</w:delText>
        </w:r>
      </w:del>
      <w:r w:rsidRPr="00EE43D0">
        <w:rPr>
          <w:lang w:eastAsia="de-DE"/>
        </w:rPr>
        <w:t>:</w:t>
      </w:r>
    </w:p>
    <w:p w:rsidR="00587C0B" w:rsidRPr="00EE43D0" w:rsidRDefault="00587C0B" w:rsidP="00D63226">
      <w:pPr>
        <w:pStyle w:val="enumlev1"/>
        <w:rPr>
          <w:lang w:eastAsia="de-DE"/>
        </w:rPr>
      </w:pPr>
      <w:r w:rsidRPr="00EE43D0">
        <w:rPr>
          <w:lang w:eastAsia="de-DE"/>
        </w:rPr>
        <w:t>a)</w:t>
      </w:r>
      <w:r w:rsidRPr="00EE43D0">
        <w:rPr>
          <w:lang w:eastAsia="de-DE"/>
        </w:rPr>
        <w:tab/>
        <w:t>to collect information on SRDs which use advanced spectrum access and frequency tuning range techniques in order to understand their capabilities, meanwhile ensuring protection to radiocommunication services;</w:t>
      </w:r>
    </w:p>
    <w:p w:rsidR="00587C0B" w:rsidRPr="00FB111B" w:rsidRDefault="00587C0B" w:rsidP="00D63226">
      <w:pPr>
        <w:rPr>
          <w:ins w:id="115" w:author="die072" w:date="2011-04-18T14:54:00Z"/>
        </w:rPr>
      </w:pPr>
      <w:r w:rsidRPr="00EE43D0">
        <w:t>b)</w:t>
      </w:r>
      <w:r w:rsidRPr="00EE43D0">
        <w:tab/>
        <w:t xml:space="preserve">to advise on </w:t>
      </w:r>
      <w:r>
        <w:t xml:space="preserve">a </w:t>
      </w:r>
      <w:r w:rsidRPr="00EE43D0">
        <w:t xml:space="preserve">mechanism, based on </w:t>
      </w:r>
      <w:ins w:id="116" w:author="die072" w:date="2011-05-15T10:12:00Z">
        <w:r>
          <w:t>5</w:t>
        </w:r>
      </w:ins>
      <w:del w:id="117" w:author="die072" w:date="2011-05-15T10:12:00Z">
        <w:r w:rsidRPr="00EE43D0" w:rsidDel="00197D53">
          <w:delText>2</w:delText>
        </w:r>
      </w:del>
      <w:r>
        <w:t> </w:t>
      </w:r>
      <w:r w:rsidRPr="00EE43D0">
        <w:t>a) above, that may ease the use of relevant frequency bands and/or frequency tuning ranges, preferably on a global</w:t>
      </w:r>
      <w:r>
        <w:t xml:space="preserve"> </w:t>
      </w:r>
      <w:r w:rsidRPr="00A30B58">
        <w:t>or</w:t>
      </w:r>
      <w:r>
        <w:t xml:space="preserve"> </w:t>
      </w:r>
      <w:r w:rsidRPr="00EE43D0">
        <w:t>regional basis, suitable for SRDs</w:t>
      </w:r>
    </w:p>
    <w:p w:rsidR="00587C0B" w:rsidRPr="00FB111B" w:rsidRDefault="00587C0B" w:rsidP="00D63226">
      <w:pPr>
        <w:numPr>
          <w:ins w:id="118" w:author="die072" w:date="2011-04-18T14:54:00Z"/>
        </w:numPr>
        <w:rPr>
          <w:ins w:id="119" w:author="die072" w:date="2011-04-18T14:54:00Z"/>
        </w:rPr>
      </w:pPr>
      <w:ins w:id="120" w:author="die072" w:date="2011-04-18T14:54:00Z">
        <w:r w:rsidRPr="00FB111B">
          <w:t>6</w:t>
        </w:r>
        <w:r w:rsidRPr="00FB111B">
          <w:tab/>
          <w:t>to document these studies in ITU-R Reports and Recommendations,</w:t>
        </w:r>
      </w:ins>
    </w:p>
    <w:p w:rsidR="00587C0B" w:rsidRDefault="00587C0B" w:rsidP="00387624">
      <w:pPr>
        <w:pStyle w:val="Call"/>
        <w:numPr>
          <w:ins w:id="121" w:author="die072" w:date="2011-04-18T15:11:00Z"/>
        </w:numPr>
        <w:rPr>
          <w:ins w:id="122" w:author="die072" w:date="2011-04-18T15:11:00Z"/>
        </w:rPr>
      </w:pPr>
      <w:ins w:id="123" w:author="die072" w:date="2011-04-18T15:03:00Z">
        <w:r>
          <w:rPr>
            <w:b/>
            <w:bCs/>
          </w:rPr>
          <w:tab/>
        </w:r>
      </w:ins>
      <w:ins w:id="124" w:author="die072" w:date="2011-04-18T15:11:00Z">
        <w:r>
          <w:t>invites</w:t>
        </w:r>
      </w:ins>
    </w:p>
    <w:p w:rsidR="00587C0B" w:rsidRDefault="00587C0B" w:rsidP="00031EA1">
      <w:ins w:id="125" w:author="die072" w:date="2011-04-18T15:11:00Z">
        <w:r>
          <w:t>administrations, standardization, scientific and industrial organizations to participate actively</w:t>
        </w:r>
      </w:ins>
      <w:del w:id="126" w:author="die072" w:date="2011-04-18T15:12:00Z">
        <w:r w:rsidRPr="00A30B58" w:rsidDel="00387624">
          <w:delText>the membership to</w:delText>
        </w:r>
        <w:r w:rsidRPr="00EE43D0" w:rsidDel="00387624">
          <w:delText xml:space="preserve"> contribute to</w:delText>
        </w:r>
      </w:del>
      <w:ins w:id="127" w:author="die072" w:date="2011-04-18T15:12:00Z">
        <w:r>
          <w:t xml:space="preserve">in </w:t>
        </w:r>
      </w:ins>
      <w:r w:rsidRPr="00EE43D0">
        <w:t xml:space="preserve"> these studies.</w:t>
      </w:r>
    </w:p>
    <w:p w:rsidR="00587C0B" w:rsidRPr="00F329B0" w:rsidRDefault="00587C0B" w:rsidP="00031EA1">
      <w:r w:rsidRPr="002E1F8C">
        <w:t>____________</w:t>
      </w:r>
    </w:p>
    <w:sectPr w:rsidR="00587C0B" w:rsidRPr="00F329B0" w:rsidSect="00101462">
      <w:pgSz w:w="11907" w:h="16840" w:code="9"/>
      <w:pgMar w:top="1418" w:right="1134" w:bottom="1418" w:left="1134" w:header="720" w:footer="720"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C0B" w:rsidRDefault="00587C0B">
      <w:r>
        <w:separator/>
      </w:r>
    </w:p>
  </w:endnote>
  <w:endnote w:type="continuationSeparator" w:id="0">
    <w:p w:rsidR="00587C0B" w:rsidRDefault="00587C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C0B" w:rsidRDefault="00587C0B">
      <w:r>
        <w:rPr>
          <w:b/>
        </w:rPr>
        <w:t>_______________</w:t>
      </w:r>
    </w:p>
  </w:footnote>
  <w:footnote w:type="continuationSeparator" w:id="0">
    <w:p w:rsidR="00587C0B" w:rsidRDefault="00587C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81657E8"/>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B39284A0"/>
    <w:lvl w:ilvl="0">
      <w:numFmt w:val="decimal"/>
      <w:lvlText w:val="*"/>
      <w:lvlJc w:val="left"/>
      <w:rPr>
        <w:rFonts w:cs="Times New Roman"/>
      </w:rPr>
    </w:lvl>
  </w:abstractNum>
  <w:abstractNum w:abstractNumId="2">
    <w:nsid w:val="00E62B07"/>
    <w:multiLevelType w:val="multilevel"/>
    <w:tmpl w:val="DE8C2C1A"/>
    <w:lvl w:ilvl="0">
      <w:start w:val="9"/>
      <w:numFmt w:val="decimal"/>
      <w:lvlText w:val="%1"/>
      <w:lvlJc w:val="left"/>
      <w:pPr>
        <w:tabs>
          <w:tab w:val="num" w:pos="795"/>
        </w:tabs>
        <w:ind w:left="795" w:hanging="795"/>
      </w:pPr>
      <w:rPr>
        <w:rFonts w:cs="Times New Roman" w:hint="default"/>
        <w:b/>
      </w:rPr>
    </w:lvl>
    <w:lvl w:ilvl="1">
      <w:start w:val="2"/>
      <w:numFmt w:val="decimal"/>
      <w:lvlText w:val="%1.%2"/>
      <w:lvlJc w:val="left"/>
      <w:pPr>
        <w:tabs>
          <w:tab w:val="num" w:pos="795"/>
        </w:tabs>
        <w:ind w:left="795" w:hanging="795"/>
      </w:pPr>
      <w:rPr>
        <w:rFonts w:cs="Times New Roman" w:hint="default"/>
        <w:b/>
      </w:rPr>
    </w:lvl>
    <w:lvl w:ilvl="2">
      <w:start w:val="1"/>
      <w:numFmt w:val="decimal"/>
      <w:lvlText w:val="%1.%2.%3"/>
      <w:lvlJc w:val="left"/>
      <w:pPr>
        <w:tabs>
          <w:tab w:val="num" w:pos="795"/>
        </w:tabs>
        <w:ind w:left="795" w:hanging="795"/>
      </w:pPr>
      <w:rPr>
        <w:rFonts w:cs="Times New Roman" w:hint="default"/>
        <w:b/>
      </w:rPr>
    </w:lvl>
    <w:lvl w:ilvl="3">
      <w:start w:val="1"/>
      <w:numFmt w:val="decimal"/>
      <w:lvlText w:val="%1.%2.%3.%4"/>
      <w:lvlJc w:val="left"/>
      <w:pPr>
        <w:tabs>
          <w:tab w:val="num" w:pos="795"/>
        </w:tabs>
        <w:ind w:left="795" w:hanging="79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nsid w:val="19411244"/>
    <w:multiLevelType w:val="multilevel"/>
    <w:tmpl w:val="EEB2D75C"/>
    <w:lvl w:ilvl="0">
      <w:start w:val="4"/>
      <w:numFmt w:val="decimal"/>
      <w:lvlText w:val="%1"/>
      <w:lvlJc w:val="left"/>
      <w:pPr>
        <w:tabs>
          <w:tab w:val="num" w:pos="795"/>
        </w:tabs>
        <w:ind w:left="795" w:hanging="795"/>
      </w:pPr>
      <w:rPr>
        <w:rFonts w:cs="Times New Roman" w:hint="default"/>
        <w:b/>
      </w:rPr>
    </w:lvl>
    <w:lvl w:ilvl="1">
      <w:start w:val="2"/>
      <w:numFmt w:val="decimal"/>
      <w:lvlText w:val="%1.%2"/>
      <w:lvlJc w:val="left"/>
      <w:pPr>
        <w:tabs>
          <w:tab w:val="num" w:pos="795"/>
        </w:tabs>
        <w:ind w:left="795" w:hanging="795"/>
      </w:pPr>
      <w:rPr>
        <w:rFonts w:cs="Times New Roman" w:hint="default"/>
        <w:b/>
      </w:rPr>
    </w:lvl>
    <w:lvl w:ilvl="2">
      <w:start w:val="1"/>
      <w:numFmt w:val="decimal"/>
      <w:lvlText w:val="%1.%2.%3"/>
      <w:lvlJc w:val="left"/>
      <w:pPr>
        <w:tabs>
          <w:tab w:val="num" w:pos="795"/>
        </w:tabs>
        <w:ind w:left="795" w:hanging="795"/>
      </w:pPr>
      <w:rPr>
        <w:rFonts w:cs="Times New Roman" w:hint="default"/>
        <w:b/>
      </w:rPr>
    </w:lvl>
    <w:lvl w:ilvl="3">
      <w:start w:val="1"/>
      <w:numFmt w:val="decimal"/>
      <w:lvlText w:val="%1.%2.%3.%4"/>
      <w:lvlJc w:val="left"/>
      <w:pPr>
        <w:tabs>
          <w:tab w:val="num" w:pos="795"/>
        </w:tabs>
        <w:ind w:left="795" w:hanging="79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3"/>
  </w:num>
  <w:num w:numId="2">
    <w:abstractNumId w:val="2"/>
  </w:num>
  <w:num w:numId="3">
    <w:abstractNumId w:val="0"/>
  </w:num>
  <w:num w:numId="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stylePaneFormatFilter w:val="3F01"/>
  <w:defaultTabStop w:val="2268"/>
  <w:doNotHyphenateCaps/>
  <w:drawingGridHorizontalSpacing w:val="120"/>
  <w:drawingGridVerticalSpacing w:val="163"/>
  <w:displayHorizontalDrawingGridEvery w:val="2"/>
  <w:displayVerticalDrawingGridEvery w:val="0"/>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451F"/>
    <w:rsid w:val="00020B7D"/>
    <w:rsid w:val="00022C00"/>
    <w:rsid w:val="00031EA1"/>
    <w:rsid w:val="00046847"/>
    <w:rsid w:val="00051705"/>
    <w:rsid w:val="00081E54"/>
    <w:rsid w:val="000A6A18"/>
    <w:rsid w:val="000B2797"/>
    <w:rsid w:val="000B3BEA"/>
    <w:rsid w:val="000C546A"/>
    <w:rsid w:val="000C700C"/>
    <w:rsid w:val="000E4A3B"/>
    <w:rsid w:val="000E7B5F"/>
    <w:rsid w:val="00101462"/>
    <w:rsid w:val="0010170C"/>
    <w:rsid w:val="00106ABB"/>
    <w:rsid w:val="00117E32"/>
    <w:rsid w:val="00141C5D"/>
    <w:rsid w:val="00155931"/>
    <w:rsid w:val="0019287E"/>
    <w:rsid w:val="00197D53"/>
    <w:rsid w:val="001D1D89"/>
    <w:rsid w:val="001D7749"/>
    <w:rsid w:val="001E4BDE"/>
    <w:rsid w:val="00201D09"/>
    <w:rsid w:val="002035DB"/>
    <w:rsid w:val="00211F72"/>
    <w:rsid w:val="002271F0"/>
    <w:rsid w:val="00253CC7"/>
    <w:rsid w:val="002605D3"/>
    <w:rsid w:val="00263746"/>
    <w:rsid w:val="002720DD"/>
    <w:rsid w:val="00272A39"/>
    <w:rsid w:val="00285F58"/>
    <w:rsid w:val="0029128C"/>
    <w:rsid w:val="002A7AC9"/>
    <w:rsid w:val="002B6BB4"/>
    <w:rsid w:val="002D04DB"/>
    <w:rsid w:val="002E1F8C"/>
    <w:rsid w:val="002F5723"/>
    <w:rsid w:val="003018C3"/>
    <w:rsid w:val="00336FD8"/>
    <w:rsid w:val="00380A49"/>
    <w:rsid w:val="00387624"/>
    <w:rsid w:val="003922DD"/>
    <w:rsid w:val="003A084D"/>
    <w:rsid w:val="003C533C"/>
    <w:rsid w:val="003C5B4F"/>
    <w:rsid w:val="003E1839"/>
    <w:rsid w:val="003E2EF4"/>
    <w:rsid w:val="003F1890"/>
    <w:rsid w:val="004128FE"/>
    <w:rsid w:val="00413368"/>
    <w:rsid w:val="0042106C"/>
    <w:rsid w:val="004210BB"/>
    <w:rsid w:val="00421499"/>
    <w:rsid w:val="00440C5D"/>
    <w:rsid w:val="0047567C"/>
    <w:rsid w:val="00475B40"/>
    <w:rsid w:val="004C1288"/>
    <w:rsid w:val="004C3F5A"/>
    <w:rsid w:val="004D02F6"/>
    <w:rsid w:val="004D4283"/>
    <w:rsid w:val="004D4B7F"/>
    <w:rsid w:val="004E06B6"/>
    <w:rsid w:val="004F31A6"/>
    <w:rsid w:val="004F69BC"/>
    <w:rsid w:val="00532136"/>
    <w:rsid w:val="00534821"/>
    <w:rsid w:val="00543061"/>
    <w:rsid w:val="005461B4"/>
    <w:rsid w:val="005608F5"/>
    <w:rsid w:val="00564CBB"/>
    <w:rsid w:val="00587C0B"/>
    <w:rsid w:val="00596D56"/>
    <w:rsid w:val="005F614F"/>
    <w:rsid w:val="00605205"/>
    <w:rsid w:val="0062562F"/>
    <w:rsid w:val="00634243"/>
    <w:rsid w:val="00652523"/>
    <w:rsid w:val="006A5AF2"/>
    <w:rsid w:val="006B5164"/>
    <w:rsid w:val="006C4465"/>
    <w:rsid w:val="006F7A99"/>
    <w:rsid w:val="007028A9"/>
    <w:rsid w:val="00711672"/>
    <w:rsid w:val="0072554D"/>
    <w:rsid w:val="00730EEC"/>
    <w:rsid w:val="00743DF6"/>
    <w:rsid w:val="00761B43"/>
    <w:rsid w:val="007677AE"/>
    <w:rsid w:val="007904FC"/>
    <w:rsid w:val="007A42F9"/>
    <w:rsid w:val="007A6D2E"/>
    <w:rsid w:val="007E1D61"/>
    <w:rsid w:val="007F6EC0"/>
    <w:rsid w:val="007F7C08"/>
    <w:rsid w:val="00811577"/>
    <w:rsid w:val="00830D57"/>
    <w:rsid w:val="00840F16"/>
    <w:rsid w:val="00842196"/>
    <w:rsid w:val="0086577F"/>
    <w:rsid w:val="008A4E63"/>
    <w:rsid w:val="008E3D8C"/>
    <w:rsid w:val="008F0424"/>
    <w:rsid w:val="00903DEA"/>
    <w:rsid w:val="009352AA"/>
    <w:rsid w:val="0095451F"/>
    <w:rsid w:val="00956D4E"/>
    <w:rsid w:val="00956D5D"/>
    <w:rsid w:val="009A78D8"/>
    <w:rsid w:val="009B37A5"/>
    <w:rsid w:val="009C67F5"/>
    <w:rsid w:val="009F366D"/>
    <w:rsid w:val="009F4058"/>
    <w:rsid w:val="00A16C37"/>
    <w:rsid w:val="00A30B58"/>
    <w:rsid w:val="00A42A14"/>
    <w:rsid w:val="00A8258C"/>
    <w:rsid w:val="00A849F9"/>
    <w:rsid w:val="00A86A38"/>
    <w:rsid w:val="00A95E7B"/>
    <w:rsid w:val="00AB3E46"/>
    <w:rsid w:val="00AC3AD6"/>
    <w:rsid w:val="00AD51DD"/>
    <w:rsid w:val="00AE7D9C"/>
    <w:rsid w:val="00B10775"/>
    <w:rsid w:val="00B14315"/>
    <w:rsid w:val="00B32D41"/>
    <w:rsid w:val="00B34DC6"/>
    <w:rsid w:val="00B455A1"/>
    <w:rsid w:val="00B47DB7"/>
    <w:rsid w:val="00B62BBE"/>
    <w:rsid w:val="00B73428"/>
    <w:rsid w:val="00BB074C"/>
    <w:rsid w:val="00BB5BFA"/>
    <w:rsid w:val="00BE33B0"/>
    <w:rsid w:val="00BF09A8"/>
    <w:rsid w:val="00BF59C8"/>
    <w:rsid w:val="00C03E2C"/>
    <w:rsid w:val="00C132BA"/>
    <w:rsid w:val="00C570FE"/>
    <w:rsid w:val="00C571FD"/>
    <w:rsid w:val="00C629D7"/>
    <w:rsid w:val="00C710AA"/>
    <w:rsid w:val="00C721BA"/>
    <w:rsid w:val="00C72BE8"/>
    <w:rsid w:val="00C7522D"/>
    <w:rsid w:val="00C86D3A"/>
    <w:rsid w:val="00C908BC"/>
    <w:rsid w:val="00CB659A"/>
    <w:rsid w:val="00CD5815"/>
    <w:rsid w:val="00D111B4"/>
    <w:rsid w:val="00D274E4"/>
    <w:rsid w:val="00D32DD1"/>
    <w:rsid w:val="00D37266"/>
    <w:rsid w:val="00D42AEB"/>
    <w:rsid w:val="00D6281B"/>
    <w:rsid w:val="00D63226"/>
    <w:rsid w:val="00D70FAE"/>
    <w:rsid w:val="00D76745"/>
    <w:rsid w:val="00D83194"/>
    <w:rsid w:val="00D92FA0"/>
    <w:rsid w:val="00D95915"/>
    <w:rsid w:val="00DC2D35"/>
    <w:rsid w:val="00DC360A"/>
    <w:rsid w:val="00DC4BEE"/>
    <w:rsid w:val="00DC58BF"/>
    <w:rsid w:val="00DF4059"/>
    <w:rsid w:val="00E021B3"/>
    <w:rsid w:val="00E062F5"/>
    <w:rsid w:val="00E06BA6"/>
    <w:rsid w:val="00E248AD"/>
    <w:rsid w:val="00E25A87"/>
    <w:rsid w:val="00E354DE"/>
    <w:rsid w:val="00E50674"/>
    <w:rsid w:val="00E536DD"/>
    <w:rsid w:val="00E53C2B"/>
    <w:rsid w:val="00E7126F"/>
    <w:rsid w:val="00E86728"/>
    <w:rsid w:val="00EA531F"/>
    <w:rsid w:val="00ED4900"/>
    <w:rsid w:val="00EE43D0"/>
    <w:rsid w:val="00EE701D"/>
    <w:rsid w:val="00F071AD"/>
    <w:rsid w:val="00F10A48"/>
    <w:rsid w:val="00F12272"/>
    <w:rsid w:val="00F15499"/>
    <w:rsid w:val="00F22534"/>
    <w:rsid w:val="00F329B0"/>
    <w:rsid w:val="00F46ACF"/>
    <w:rsid w:val="00F74FA5"/>
    <w:rsid w:val="00F75E21"/>
    <w:rsid w:val="00F91DE0"/>
    <w:rsid w:val="00F955C3"/>
    <w:rsid w:val="00FB111B"/>
    <w:rsid w:val="00FC6747"/>
    <w:rsid w:val="00FD1BF4"/>
    <w:rsid w:val="00FD50C1"/>
    <w:rsid w:val="00FE0B7B"/>
    <w:rsid w:val="00FE4952"/>
    <w:rsid w:val="00FE6E6D"/>
    <w:rsid w:val="00FF23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849F9"/>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paragraph" w:styleId="Heading1">
    <w:name w:val="heading 1"/>
    <w:basedOn w:val="Normal"/>
    <w:next w:val="Normal"/>
    <w:link w:val="Heading1Char"/>
    <w:uiPriority w:val="99"/>
    <w:qFormat/>
    <w:rsid w:val="00A849F9"/>
    <w:pPr>
      <w:keepNext/>
      <w:keepLines/>
      <w:spacing w:before="360"/>
      <w:ind w:left="794" w:hanging="794"/>
      <w:outlineLvl w:val="0"/>
    </w:pPr>
    <w:rPr>
      <w:b/>
    </w:rPr>
  </w:style>
  <w:style w:type="paragraph" w:styleId="Heading2">
    <w:name w:val="heading 2"/>
    <w:basedOn w:val="Heading1"/>
    <w:next w:val="Normal"/>
    <w:link w:val="Heading2Char"/>
    <w:uiPriority w:val="99"/>
    <w:qFormat/>
    <w:rsid w:val="00A849F9"/>
    <w:pPr>
      <w:spacing w:before="240"/>
      <w:outlineLvl w:val="1"/>
    </w:pPr>
  </w:style>
  <w:style w:type="paragraph" w:styleId="Heading3">
    <w:name w:val="heading 3"/>
    <w:basedOn w:val="Heading1"/>
    <w:next w:val="Normal"/>
    <w:link w:val="Heading3Char"/>
    <w:uiPriority w:val="99"/>
    <w:qFormat/>
    <w:rsid w:val="00A849F9"/>
    <w:pPr>
      <w:spacing w:before="160"/>
      <w:outlineLvl w:val="2"/>
    </w:pPr>
  </w:style>
  <w:style w:type="paragraph" w:styleId="Heading4">
    <w:name w:val="heading 4"/>
    <w:basedOn w:val="Heading3"/>
    <w:next w:val="Normal"/>
    <w:link w:val="Heading4Char"/>
    <w:uiPriority w:val="99"/>
    <w:qFormat/>
    <w:rsid w:val="00A849F9"/>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A849F9"/>
    <w:pPr>
      <w:outlineLvl w:val="4"/>
    </w:pPr>
  </w:style>
  <w:style w:type="paragraph" w:styleId="Heading6">
    <w:name w:val="heading 6"/>
    <w:basedOn w:val="Heading4"/>
    <w:next w:val="Normal"/>
    <w:link w:val="Heading6Char"/>
    <w:uiPriority w:val="99"/>
    <w:qFormat/>
    <w:rsid w:val="00A849F9"/>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A849F9"/>
    <w:pPr>
      <w:outlineLvl w:val="6"/>
    </w:pPr>
  </w:style>
  <w:style w:type="paragraph" w:styleId="Heading8">
    <w:name w:val="heading 8"/>
    <w:basedOn w:val="Heading6"/>
    <w:next w:val="Normal"/>
    <w:link w:val="Heading8Char"/>
    <w:uiPriority w:val="99"/>
    <w:qFormat/>
    <w:rsid w:val="00A849F9"/>
    <w:pPr>
      <w:outlineLvl w:val="7"/>
    </w:pPr>
  </w:style>
  <w:style w:type="paragraph" w:styleId="Heading9">
    <w:name w:val="heading 9"/>
    <w:basedOn w:val="Heading6"/>
    <w:next w:val="Normal"/>
    <w:link w:val="Heading9Char"/>
    <w:uiPriority w:val="99"/>
    <w:qFormat/>
    <w:rsid w:val="00A849F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Pr>
      <w:rFonts w:ascii="Calibri" w:hAnsi="Calibri" w:cs="Times New Roman"/>
      <w:b/>
      <w:bCs/>
      <w:lang w:val="en-GB"/>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Pr>
      <w:rFonts w:ascii="Cambria" w:hAnsi="Cambria" w:cs="Times New Roman"/>
      <w:lang w:val="en-GB"/>
    </w:rPr>
  </w:style>
  <w:style w:type="paragraph" w:customStyle="1" w:styleId="Artheading">
    <w:name w:val="Art_heading"/>
    <w:basedOn w:val="Normal"/>
    <w:next w:val="Normal"/>
    <w:uiPriority w:val="99"/>
    <w:rsid w:val="00A849F9"/>
    <w:pPr>
      <w:spacing w:before="480"/>
      <w:jc w:val="center"/>
    </w:pPr>
    <w:rPr>
      <w:b/>
      <w:sz w:val="28"/>
    </w:rPr>
  </w:style>
  <w:style w:type="paragraph" w:customStyle="1" w:styleId="ArtNo">
    <w:name w:val="Art_No"/>
    <w:basedOn w:val="Normal"/>
    <w:next w:val="Arttitle"/>
    <w:uiPriority w:val="99"/>
    <w:rsid w:val="00A849F9"/>
    <w:pPr>
      <w:keepNext/>
      <w:keepLines/>
      <w:spacing w:before="480"/>
      <w:jc w:val="center"/>
    </w:pPr>
    <w:rPr>
      <w:caps/>
      <w:sz w:val="28"/>
    </w:rPr>
  </w:style>
  <w:style w:type="paragraph" w:customStyle="1" w:styleId="Arttitle">
    <w:name w:val="Art_title"/>
    <w:basedOn w:val="Normal"/>
    <w:next w:val="Normal"/>
    <w:uiPriority w:val="99"/>
    <w:rsid w:val="00A849F9"/>
    <w:pPr>
      <w:keepNext/>
      <w:keepLines/>
      <w:spacing w:before="240"/>
      <w:jc w:val="center"/>
    </w:pPr>
    <w:rPr>
      <w:b/>
      <w:sz w:val="28"/>
    </w:rPr>
  </w:style>
  <w:style w:type="paragraph" w:customStyle="1" w:styleId="ASN1">
    <w:name w:val="ASN.1"/>
    <w:basedOn w:val="Normal"/>
    <w:uiPriority w:val="99"/>
    <w:rsid w:val="00A849F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rsid w:val="00A849F9"/>
    <w:pPr>
      <w:keepNext/>
      <w:keepLines/>
      <w:spacing w:before="160"/>
      <w:ind w:left="794"/>
    </w:pPr>
    <w:rPr>
      <w:i/>
    </w:rPr>
  </w:style>
  <w:style w:type="paragraph" w:customStyle="1" w:styleId="ChapNo">
    <w:name w:val="Chap_No"/>
    <w:basedOn w:val="Normal"/>
    <w:next w:val="Chaptitle"/>
    <w:uiPriority w:val="99"/>
    <w:rsid w:val="00A849F9"/>
    <w:pPr>
      <w:keepNext/>
      <w:keepLines/>
      <w:spacing w:before="480"/>
      <w:jc w:val="center"/>
    </w:pPr>
    <w:rPr>
      <w:b/>
      <w:caps/>
      <w:sz w:val="28"/>
    </w:rPr>
  </w:style>
  <w:style w:type="paragraph" w:customStyle="1" w:styleId="Chaptitle">
    <w:name w:val="Chap_title"/>
    <w:basedOn w:val="Normal"/>
    <w:next w:val="Normal"/>
    <w:uiPriority w:val="99"/>
    <w:rsid w:val="00A849F9"/>
    <w:pPr>
      <w:keepNext/>
      <w:keepLines/>
      <w:spacing w:before="240"/>
      <w:jc w:val="center"/>
    </w:pPr>
    <w:rPr>
      <w:b/>
      <w:sz w:val="28"/>
    </w:rPr>
  </w:style>
  <w:style w:type="character" w:styleId="EndnoteReference">
    <w:name w:val="endnote reference"/>
    <w:basedOn w:val="DefaultParagraphFont"/>
    <w:uiPriority w:val="99"/>
    <w:semiHidden/>
    <w:rsid w:val="00A849F9"/>
    <w:rPr>
      <w:rFonts w:cs="Times New Roman"/>
      <w:vertAlign w:val="superscript"/>
    </w:rPr>
  </w:style>
  <w:style w:type="paragraph" w:customStyle="1" w:styleId="enumlev1">
    <w:name w:val="enumlev1"/>
    <w:basedOn w:val="Normal"/>
    <w:link w:val="enumlev1Char"/>
    <w:uiPriority w:val="99"/>
    <w:rsid w:val="00A849F9"/>
    <w:pPr>
      <w:spacing w:before="80"/>
      <w:ind w:left="794" w:hanging="794"/>
    </w:pPr>
  </w:style>
  <w:style w:type="character" w:customStyle="1" w:styleId="enumlev1Char">
    <w:name w:val="enumlev1 Char"/>
    <w:basedOn w:val="DefaultParagraphFont"/>
    <w:link w:val="enumlev1"/>
    <w:uiPriority w:val="99"/>
    <w:locked/>
    <w:rsid w:val="00F955C3"/>
    <w:rPr>
      <w:rFonts w:cs="Times New Roman"/>
      <w:sz w:val="24"/>
      <w:lang w:val="en-GB" w:eastAsia="en-US" w:bidi="ar-SA"/>
    </w:rPr>
  </w:style>
  <w:style w:type="paragraph" w:customStyle="1" w:styleId="enumlev2">
    <w:name w:val="enumlev2"/>
    <w:basedOn w:val="enumlev1"/>
    <w:uiPriority w:val="99"/>
    <w:rsid w:val="00A849F9"/>
    <w:pPr>
      <w:ind w:left="1191" w:hanging="397"/>
    </w:pPr>
  </w:style>
  <w:style w:type="paragraph" w:customStyle="1" w:styleId="enumlev3">
    <w:name w:val="enumlev3"/>
    <w:basedOn w:val="enumlev2"/>
    <w:uiPriority w:val="99"/>
    <w:rsid w:val="00A849F9"/>
    <w:pPr>
      <w:ind w:left="1588"/>
    </w:pPr>
  </w:style>
  <w:style w:type="paragraph" w:customStyle="1" w:styleId="Equation">
    <w:name w:val="Equation"/>
    <w:basedOn w:val="Normal"/>
    <w:uiPriority w:val="99"/>
    <w:rsid w:val="00A849F9"/>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A849F9"/>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A849F9"/>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uiPriority w:val="99"/>
    <w:rsid w:val="00A849F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
    <w:uiPriority w:val="99"/>
    <w:rsid w:val="00A849F9"/>
    <w:pPr>
      <w:keepLines/>
      <w:spacing w:before="240" w:after="120"/>
      <w:jc w:val="center"/>
    </w:pPr>
  </w:style>
  <w:style w:type="paragraph" w:styleId="Footer">
    <w:name w:val="footer"/>
    <w:aliases w:val="pie de página"/>
    <w:basedOn w:val="Normal"/>
    <w:link w:val="FooterChar"/>
    <w:uiPriority w:val="99"/>
    <w:rsid w:val="00A849F9"/>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
    <w:basedOn w:val="DefaultParagraphFont"/>
    <w:link w:val="Footer"/>
    <w:uiPriority w:val="99"/>
    <w:semiHidden/>
    <w:locked/>
    <w:rPr>
      <w:rFonts w:ascii="Times New Roman" w:hAnsi="Times New Roman" w:cs="Times New Roman"/>
      <w:sz w:val="20"/>
      <w:szCs w:val="20"/>
      <w:lang w:val="en-GB"/>
    </w:rPr>
  </w:style>
  <w:style w:type="paragraph" w:customStyle="1" w:styleId="FirstFooter">
    <w:name w:val="FirstFooter"/>
    <w:basedOn w:val="Footer"/>
    <w:uiPriority w:val="99"/>
    <w:rsid w:val="00A849F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semiHidden/>
    <w:rsid w:val="00A849F9"/>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te"/>
    <w:link w:val="FootnoteTextChar2"/>
    <w:uiPriority w:val="99"/>
    <w:semiHidden/>
    <w:rsid w:val="00A849F9"/>
    <w:pPr>
      <w:keepLines/>
      <w:tabs>
        <w:tab w:val="left" w:pos="255"/>
      </w:tabs>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basedOn w:val="DefaultParagraphFont"/>
    <w:link w:val="FootnoteText"/>
    <w:uiPriority w:val="99"/>
    <w:semiHidden/>
    <w:rPr>
      <w:rFonts w:ascii="Times New Roman" w:hAnsi="Times New Roman" w:cs="Times New Roman"/>
      <w:sz w:val="20"/>
      <w:szCs w:val="20"/>
      <w:lang w:val="en-GB"/>
    </w:rPr>
  </w:style>
  <w:style w:type="paragraph" w:customStyle="1" w:styleId="Note">
    <w:name w:val="Note"/>
    <w:basedOn w:val="Normal"/>
    <w:uiPriority w:val="99"/>
    <w:rsid w:val="00A849F9"/>
    <w:pPr>
      <w:spacing w:before="80"/>
    </w:pPr>
  </w:style>
  <w:style w:type="paragraph" w:styleId="Header">
    <w:name w:val="header"/>
    <w:aliases w:val="encabezado"/>
    <w:basedOn w:val="Normal"/>
    <w:link w:val="HeaderChar"/>
    <w:uiPriority w:val="99"/>
    <w:rsid w:val="00A849F9"/>
    <w:pPr>
      <w:tabs>
        <w:tab w:val="clear" w:pos="794"/>
        <w:tab w:val="clear" w:pos="1191"/>
        <w:tab w:val="clear" w:pos="1588"/>
        <w:tab w:val="clear" w:pos="1985"/>
      </w:tabs>
      <w:spacing w:before="0"/>
      <w:jc w:val="center"/>
    </w:pPr>
    <w:rPr>
      <w:sz w:val="18"/>
    </w:rPr>
  </w:style>
  <w:style w:type="character" w:customStyle="1" w:styleId="HeaderChar">
    <w:name w:val="Header Char"/>
    <w:aliases w:val="encabezado Char"/>
    <w:basedOn w:val="DefaultParagraphFont"/>
    <w:link w:val="Header"/>
    <w:uiPriority w:val="99"/>
    <w:semiHidden/>
    <w:locked/>
    <w:rPr>
      <w:rFonts w:ascii="Times New Roman" w:hAnsi="Times New Roman" w:cs="Times New Roman"/>
      <w:sz w:val="20"/>
      <w:szCs w:val="20"/>
      <w:lang w:val="en-GB"/>
    </w:rPr>
  </w:style>
  <w:style w:type="paragraph" w:customStyle="1" w:styleId="Headingb">
    <w:name w:val="Heading_b"/>
    <w:basedOn w:val="Normal"/>
    <w:next w:val="Normal"/>
    <w:uiPriority w:val="99"/>
    <w:rsid w:val="00A849F9"/>
    <w:pPr>
      <w:keepNext/>
      <w:spacing w:before="160"/>
    </w:pPr>
    <w:rPr>
      <w:b/>
    </w:rPr>
  </w:style>
  <w:style w:type="paragraph" w:customStyle="1" w:styleId="Headingi">
    <w:name w:val="Heading_i"/>
    <w:basedOn w:val="Normal"/>
    <w:next w:val="Normal"/>
    <w:uiPriority w:val="99"/>
    <w:rsid w:val="00A849F9"/>
    <w:pPr>
      <w:keepNext/>
      <w:spacing w:before="160"/>
    </w:pPr>
    <w:rPr>
      <w:i/>
    </w:rPr>
  </w:style>
  <w:style w:type="paragraph" w:styleId="Index1">
    <w:name w:val="index 1"/>
    <w:basedOn w:val="Normal"/>
    <w:next w:val="Normal"/>
    <w:uiPriority w:val="99"/>
    <w:semiHidden/>
    <w:rsid w:val="00A849F9"/>
  </w:style>
  <w:style w:type="paragraph" w:styleId="Index2">
    <w:name w:val="index 2"/>
    <w:basedOn w:val="Normal"/>
    <w:next w:val="Normal"/>
    <w:uiPriority w:val="99"/>
    <w:semiHidden/>
    <w:rsid w:val="00A849F9"/>
    <w:pPr>
      <w:ind w:left="283"/>
    </w:pPr>
  </w:style>
  <w:style w:type="paragraph" w:styleId="Index3">
    <w:name w:val="index 3"/>
    <w:basedOn w:val="Normal"/>
    <w:next w:val="Normal"/>
    <w:uiPriority w:val="99"/>
    <w:semiHidden/>
    <w:rsid w:val="00A849F9"/>
    <w:pPr>
      <w:ind w:left="566"/>
    </w:pPr>
  </w:style>
  <w:style w:type="paragraph" w:customStyle="1" w:styleId="PartNo">
    <w:name w:val="Part_No"/>
    <w:basedOn w:val="Normal"/>
    <w:next w:val="Partref"/>
    <w:uiPriority w:val="99"/>
    <w:rsid w:val="00A849F9"/>
    <w:pPr>
      <w:keepNext/>
      <w:keepLines/>
      <w:spacing w:before="480" w:after="80"/>
      <w:jc w:val="center"/>
    </w:pPr>
    <w:rPr>
      <w:caps/>
      <w:sz w:val="28"/>
    </w:rPr>
  </w:style>
  <w:style w:type="paragraph" w:customStyle="1" w:styleId="Partref">
    <w:name w:val="Part_ref"/>
    <w:basedOn w:val="Normal"/>
    <w:next w:val="Parttitle"/>
    <w:uiPriority w:val="99"/>
    <w:rsid w:val="00A849F9"/>
    <w:pPr>
      <w:keepNext/>
      <w:keepLines/>
      <w:spacing w:before="280"/>
      <w:jc w:val="center"/>
    </w:pPr>
  </w:style>
  <w:style w:type="paragraph" w:customStyle="1" w:styleId="Parttitle">
    <w:name w:val="Part_title"/>
    <w:basedOn w:val="Normal"/>
    <w:next w:val="Normalaftertitle"/>
    <w:uiPriority w:val="99"/>
    <w:rsid w:val="00A849F9"/>
    <w:pPr>
      <w:keepNext/>
      <w:keepLines/>
      <w:spacing w:before="240" w:after="280"/>
      <w:jc w:val="center"/>
    </w:pPr>
    <w:rPr>
      <w:b/>
      <w:sz w:val="28"/>
    </w:rPr>
  </w:style>
  <w:style w:type="paragraph" w:customStyle="1" w:styleId="Normalaftertitle">
    <w:name w:val="Normal_after_title"/>
    <w:basedOn w:val="Normal"/>
    <w:next w:val="Normal"/>
    <w:uiPriority w:val="99"/>
    <w:rsid w:val="00A849F9"/>
    <w:pPr>
      <w:spacing w:before="360"/>
    </w:pPr>
  </w:style>
  <w:style w:type="paragraph" w:customStyle="1" w:styleId="Rectitle">
    <w:name w:val="Rec_title"/>
    <w:basedOn w:val="Normal"/>
    <w:next w:val="Normalaftertitle"/>
    <w:uiPriority w:val="99"/>
    <w:rsid w:val="00A849F9"/>
    <w:pPr>
      <w:keepNext/>
      <w:keepLines/>
      <w:spacing w:before="360"/>
      <w:jc w:val="center"/>
    </w:pPr>
    <w:rPr>
      <w:b/>
      <w:sz w:val="28"/>
    </w:rPr>
  </w:style>
  <w:style w:type="paragraph" w:customStyle="1" w:styleId="Recref">
    <w:name w:val="Rec_ref"/>
    <w:basedOn w:val="Normal"/>
    <w:next w:val="Recdate"/>
    <w:uiPriority w:val="99"/>
    <w:rsid w:val="00A849F9"/>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uiPriority w:val="99"/>
    <w:rsid w:val="00A849F9"/>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
    <w:uiPriority w:val="99"/>
    <w:rsid w:val="00A849F9"/>
  </w:style>
  <w:style w:type="paragraph" w:customStyle="1" w:styleId="Questiontitle">
    <w:name w:val="Question_title"/>
    <w:basedOn w:val="Rectitle"/>
    <w:next w:val="Questionref"/>
    <w:uiPriority w:val="99"/>
    <w:rsid w:val="00A849F9"/>
  </w:style>
  <w:style w:type="paragraph" w:customStyle="1" w:styleId="Questionref">
    <w:name w:val="Question_ref"/>
    <w:basedOn w:val="Recref"/>
    <w:next w:val="Questiondate"/>
    <w:uiPriority w:val="99"/>
    <w:rsid w:val="00A849F9"/>
  </w:style>
  <w:style w:type="paragraph" w:customStyle="1" w:styleId="Reftext">
    <w:name w:val="Ref_text"/>
    <w:basedOn w:val="Normal"/>
    <w:uiPriority w:val="99"/>
    <w:rsid w:val="00A849F9"/>
    <w:pPr>
      <w:ind w:left="794" w:hanging="794"/>
    </w:pPr>
    <w:rPr>
      <w:sz w:val="22"/>
    </w:rPr>
  </w:style>
  <w:style w:type="paragraph" w:customStyle="1" w:styleId="Reftitle">
    <w:name w:val="Ref_title"/>
    <w:basedOn w:val="Normal"/>
    <w:next w:val="Reftext"/>
    <w:uiPriority w:val="99"/>
    <w:rsid w:val="00A849F9"/>
    <w:pPr>
      <w:spacing w:before="480"/>
      <w:jc w:val="center"/>
    </w:pPr>
    <w:rPr>
      <w:b/>
      <w:sz w:val="28"/>
    </w:rPr>
  </w:style>
  <w:style w:type="paragraph" w:customStyle="1" w:styleId="Repdate">
    <w:name w:val="Rep_date"/>
    <w:basedOn w:val="Recdate"/>
    <w:next w:val="Normalaftertitle"/>
    <w:uiPriority w:val="99"/>
    <w:rsid w:val="00A849F9"/>
  </w:style>
  <w:style w:type="paragraph" w:customStyle="1" w:styleId="Reptitle">
    <w:name w:val="Rep_title"/>
    <w:basedOn w:val="Rectitle"/>
    <w:next w:val="Repref"/>
    <w:uiPriority w:val="99"/>
    <w:rsid w:val="00A849F9"/>
  </w:style>
  <w:style w:type="paragraph" w:customStyle="1" w:styleId="Repref">
    <w:name w:val="Rep_ref"/>
    <w:basedOn w:val="Recref"/>
    <w:next w:val="Repdate"/>
    <w:uiPriority w:val="99"/>
    <w:rsid w:val="00A849F9"/>
  </w:style>
  <w:style w:type="paragraph" w:customStyle="1" w:styleId="Resdate">
    <w:name w:val="Res_date"/>
    <w:basedOn w:val="Recdate"/>
    <w:next w:val="Normalaftertitle"/>
    <w:uiPriority w:val="99"/>
    <w:rsid w:val="00A849F9"/>
  </w:style>
  <w:style w:type="paragraph" w:customStyle="1" w:styleId="Restitle">
    <w:name w:val="Res_title"/>
    <w:basedOn w:val="Rectitle"/>
    <w:next w:val="Resref"/>
    <w:link w:val="RestitleChar"/>
    <w:uiPriority w:val="99"/>
    <w:rsid w:val="00A849F9"/>
  </w:style>
  <w:style w:type="paragraph" w:customStyle="1" w:styleId="Resref">
    <w:name w:val="Res_ref"/>
    <w:basedOn w:val="Recref"/>
    <w:next w:val="Resdate"/>
    <w:uiPriority w:val="99"/>
    <w:rsid w:val="00A849F9"/>
  </w:style>
  <w:style w:type="paragraph" w:customStyle="1" w:styleId="SectionNo">
    <w:name w:val="Section_No"/>
    <w:basedOn w:val="Normal"/>
    <w:next w:val="Sectiontitle"/>
    <w:uiPriority w:val="99"/>
    <w:rsid w:val="00A849F9"/>
    <w:pPr>
      <w:keepNext/>
      <w:keepLines/>
      <w:spacing w:before="480" w:after="80"/>
      <w:jc w:val="center"/>
    </w:pPr>
    <w:rPr>
      <w:caps/>
      <w:sz w:val="28"/>
    </w:rPr>
  </w:style>
  <w:style w:type="paragraph" w:customStyle="1" w:styleId="Sectiontitle">
    <w:name w:val="Section_title"/>
    <w:basedOn w:val="Normal"/>
    <w:next w:val="Normalaftertitle"/>
    <w:uiPriority w:val="99"/>
    <w:rsid w:val="00A849F9"/>
    <w:pPr>
      <w:keepNext/>
      <w:keepLines/>
      <w:spacing w:before="480" w:after="280"/>
      <w:jc w:val="center"/>
    </w:pPr>
    <w:rPr>
      <w:b/>
      <w:sz w:val="28"/>
    </w:rPr>
  </w:style>
  <w:style w:type="paragraph" w:customStyle="1" w:styleId="Source">
    <w:name w:val="Source"/>
    <w:basedOn w:val="Normal"/>
    <w:next w:val="Normalaftertitle"/>
    <w:uiPriority w:val="99"/>
    <w:rsid w:val="00A849F9"/>
    <w:pPr>
      <w:spacing w:before="840" w:after="200"/>
      <w:jc w:val="center"/>
    </w:pPr>
    <w:rPr>
      <w:b/>
      <w:sz w:val="28"/>
    </w:rPr>
  </w:style>
  <w:style w:type="paragraph" w:customStyle="1" w:styleId="SpecialFooter">
    <w:name w:val="Special Footer"/>
    <w:basedOn w:val="Footer"/>
    <w:uiPriority w:val="99"/>
    <w:rsid w:val="00A849F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uiPriority w:val="99"/>
    <w:rsid w:val="00A849F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A849F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ref">
    <w:name w:val="Table_ref"/>
    <w:basedOn w:val="Normal"/>
    <w:next w:val="TabletitleBR"/>
    <w:uiPriority w:val="99"/>
    <w:rsid w:val="00A849F9"/>
    <w:pPr>
      <w:keepNext/>
      <w:spacing w:before="0" w:after="120"/>
      <w:jc w:val="center"/>
    </w:pPr>
  </w:style>
  <w:style w:type="paragraph" w:customStyle="1" w:styleId="TabletitleBR">
    <w:name w:val="Table_title_BR"/>
    <w:basedOn w:val="Normal"/>
    <w:next w:val="Tablehead"/>
    <w:uiPriority w:val="99"/>
    <w:rsid w:val="00A849F9"/>
    <w:pPr>
      <w:keepNext/>
      <w:keepLines/>
      <w:spacing w:before="0" w:after="120"/>
      <w:jc w:val="center"/>
    </w:pPr>
    <w:rPr>
      <w:b/>
    </w:rPr>
  </w:style>
  <w:style w:type="paragraph" w:customStyle="1" w:styleId="Title1">
    <w:name w:val="Title 1"/>
    <w:basedOn w:val="Source"/>
    <w:next w:val="Title2"/>
    <w:uiPriority w:val="99"/>
    <w:rsid w:val="00A849F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849F9"/>
  </w:style>
  <w:style w:type="paragraph" w:customStyle="1" w:styleId="Title3">
    <w:name w:val="Title 3"/>
    <w:basedOn w:val="Title2"/>
    <w:next w:val="Title4"/>
    <w:uiPriority w:val="99"/>
    <w:rsid w:val="00A849F9"/>
    <w:rPr>
      <w:caps w:val="0"/>
    </w:rPr>
  </w:style>
  <w:style w:type="paragraph" w:customStyle="1" w:styleId="Title4">
    <w:name w:val="Title 4"/>
    <w:basedOn w:val="Title3"/>
    <w:next w:val="Heading1"/>
    <w:uiPriority w:val="99"/>
    <w:rsid w:val="00A849F9"/>
    <w:rPr>
      <w:b/>
    </w:rPr>
  </w:style>
  <w:style w:type="paragraph" w:customStyle="1" w:styleId="toc0">
    <w:name w:val="toc 0"/>
    <w:basedOn w:val="Normal"/>
    <w:next w:val="TOC1"/>
    <w:uiPriority w:val="99"/>
    <w:rsid w:val="00A849F9"/>
    <w:pPr>
      <w:tabs>
        <w:tab w:val="clear" w:pos="794"/>
        <w:tab w:val="clear" w:pos="1191"/>
        <w:tab w:val="clear" w:pos="1588"/>
        <w:tab w:val="clear" w:pos="1985"/>
        <w:tab w:val="right" w:pos="9639"/>
      </w:tabs>
    </w:pPr>
    <w:rPr>
      <w:b/>
    </w:rPr>
  </w:style>
  <w:style w:type="paragraph" w:styleId="TOC1">
    <w:name w:val="toc 1"/>
    <w:basedOn w:val="Normal"/>
    <w:uiPriority w:val="99"/>
    <w:semiHidden/>
    <w:rsid w:val="00A849F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A849F9"/>
    <w:pPr>
      <w:spacing w:before="80"/>
      <w:ind w:left="1531" w:hanging="851"/>
    </w:pPr>
  </w:style>
  <w:style w:type="paragraph" w:styleId="TOC3">
    <w:name w:val="toc 3"/>
    <w:basedOn w:val="TOC2"/>
    <w:uiPriority w:val="99"/>
    <w:semiHidden/>
    <w:rsid w:val="00A849F9"/>
  </w:style>
  <w:style w:type="paragraph" w:styleId="TOC4">
    <w:name w:val="toc 4"/>
    <w:basedOn w:val="TOC3"/>
    <w:uiPriority w:val="99"/>
    <w:semiHidden/>
    <w:rsid w:val="00A849F9"/>
  </w:style>
  <w:style w:type="paragraph" w:styleId="TOC5">
    <w:name w:val="toc 5"/>
    <w:basedOn w:val="TOC4"/>
    <w:uiPriority w:val="99"/>
    <w:semiHidden/>
    <w:rsid w:val="00A849F9"/>
  </w:style>
  <w:style w:type="paragraph" w:styleId="TOC6">
    <w:name w:val="toc 6"/>
    <w:basedOn w:val="TOC4"/>
    <w:uiPriority w:val="99"/>
    <w:semiHidden/>
    <w:rsid w:val="00A849F9"/>
  </w:style>
  <w:style w:type="paragraph" w:styleId="TOC7">
    <w:name w:val="toc 7"/>
    <w:basedOn w:val="TOC4"/>
    <w:uiPriority w:val="99"/>
    <w:semiHidden/>
    <w:rsid w:val="00A849F9"/>
  </w:style>
  <w:style w:type="paragraph" w:styleId="TOC8">
    <w:name w:val="toc 8"/>
    <w:basedOn w:val="TOC4"/>
    <w:uiPriority w:val="99"/>
    <w:semiHidden/>
    <w:rsid w:val="00A849F9"/>
  </w:style>
  <w:style w:type="character" w:customStyle="1" w:styleId="Appdef">
    <w:name w:val="App_def"/>
    <w:basedOn w:val="DefaultParagraphFont"/>
    <w:uiPriority w:val="99"/>
    <w:rsid w:val="00A849F9"/>
    <w:rPr>
      <w:rFonts w:ascii="Times New Roman" w:hAnsi="Times New Roman" w:cs="Times New Roman"/>
      <w:b/>
    </w:rPr>
  </w:style>
  <w:style w:type="character" w:customStyle="1" w:styleId="Appref">
    <w:name w:val="App_ref"/>
    <w:basedOn w:val="DefaultParagraphFont"/>
    <w:uiPriority w:val="99"/>
    <w:rsid w:val="00A849F9"/>
    <w:rPr>
      <w:rFonts w:cs="Times New Roman"/>
    </w:rPr>
  </w:style>
  <w:style w:type="character" w:customStyle="1" w:styleId="Artdef">
    <w:name w:val="Art_def"/>
    <w:basedOn w:val="DefaultParagraphFont"/>
    <w:uiPriority w:val="99"/>
    <w:rsid w:val="00A849F9"/>
    <w:rPr>
      <w:rFonts w:ascii="Times New Roman" w:hAnsi="Times New Roman" w:cs="Times New Roman"/>
      <w:b/>
    </w:rPr>
  </w:style>
  <w:style w:type="character" w:customStyle="1" w:styleId="Artref">
    <w:name w:val="Art_ref"/>
    <w:basedOn w:val="DefaultParagraphFont"/>
    <w:uiPriority w:val="99"/>
    <w:rsid w:val="00A849F9"/>
    <w:rPr>
      <w:rFonts w:cs="Times New Roman"/>
    </w:rPr>
  </w:style>
  <w:style w:type="character" w:customStyle="1" w:styleId="Recdef">
    <w:name w:val="Rec_def"/>
    <w:basedOn w:val="DefaultParagraphFont"/>
    <w:uiPriority w:val="99"/>
    <w:rsid w:val="00A849F9"/>
    <w:rPr>
      <w:rFonts w:cs="Times New Roman"/>
      <w:b/>
    </w:rPr>
  </w:style>
  <w:style w:type="character" w:customStyle="1" w:styleId="Resdef">
    <w:name w:val="Res_def"/>
    <w:basedOn w:val="DefaultParagraphFont"/>
    <w:uiPriority w:val="99"/>
    <w:rsid w:val="00A849F9"/>
    <w:rPr>
      <w:rFonts w:ascii="Times New Roman" w:hAnsi="Times New Roman" w:cs="Times New Roman"/>
      <w:b/>
    </w:rPr>
  </w:style>
  <w:style w:type="character" w:customStyle="1" w:styleId="Tablefreq">
    <w:name w:val="Table_freq"/>
    <w:basedOn w:val="DefaultParagraphFont"/>
    <w:uiPriority w:val="99"/>
    <w:rsid w:val="00A849F9"/>
    <w:rPr>
      <w:rFonts w:cs="Times New Roman"/>
      <w:b/>
      <w:color w:val="auto"/>
    </w:rPr>
  </w:style>
  <w:style w:type="character" w:styleId="PageNumber">
    <w:name w:val="page number"/>
    <w:basedOn w:val="DefaultParagraphFont"/>
    <w:uiPriority w:val="99"/>
    <w:rsid w:val="00A849F9"/>
    <w:rPr>
      <w:rFonts w:cs="Times New Roman"/>
    </w:rPr>
  </w:style>
  <w:style w:type="paragraph" w:customStyle="1" w:styleId="Reasons">
    <w:name w:val="Reasons"/>
    <w:basedOn w:val="Normal"/>
    <w:uiPriority w:val="99"/>
    <w:rsid w:val="00A849F9"/>
    <w:pPr>
      <w:tabs>
        <w:tab w:val="clear" w:pos="794"/>
        <w:tab w:val="clear" w:pos="1191"/>
        <w:tab w:val="clear" w:pos="1588"/>
        <w:tab w:val="clear" w:pos="1985"/>
        <w:tab w:val="left" w:pos="567"/>
        <w:tab w:val="left" w:pos="1134"/>
        <w:tab w:val="left" w:pos="1701"/>
        <w:tab w:val="left" w:pos="2268"/>
        <w:tab w:val="left" w:pos="2835"/>
      </w:tabs>
    </w:pPr>
  </w:style>
  <w:style w:type="paragraph" w:customStyle="1" w:styleId="AnnexNotitle">
    <w:name w:val="Annex_No &amp; title"/>
    <w:basedOn w:val="Normal"/>
    <w:next w:val="Normal"/>
    <w:uiPriority w:val="99"/>
    <w:rsid w:val="00A849F9"/>
    <w:pPr>
      <w:keepNext/>
      <w:keepLines/>
      <w:spacing w:before="480"/>
      <w:jc w:val="center"/>
    </w:pPr>
    <w:rPr>
      <w:b/>
      <w:sz w:val="28"/>
    </w:rPr>
  </w:style>
  <w:style w:type="paragraph" w:customStyle="1" w:styleId="AppendixNotitle">
    <w:name w:val="Appendix_No &amp; title"/>
    <w:basedOn w:val="AnnexNotitle"/>
    <w:next w:val="Normal"/>
    <w:uiPriority w:val="99"/>
    <w:rsid w:val="00A849F9"/>
  </w:style>
  <w:style w:type="paragraph" w:customStyle="1" w:styleId="Figure">
    <w:name w:val="Figure"/>
    <w:basedOn w:val="Normal"/>
    <w:next w:val="Normal"/>
    <w:uiPriority w:val="99"/>
    <w:rsid w:val="00A849F9"/>
    <w:pPr>
      <w:keepNext/>
      <w:keepLines/>
      <w:spacing w:before="240" w:after="120"/>
      <w:jc w:val="center"/>
    </w:pPr>
  </w:style>
  <w:style w:type="paragraph" w:customStyle="1" w:styleId="FigureNoBR">
    <w:name w:val="Figure_No_BR"/>
    <w:basedOn w:val="Normal"/>
    <w:next w:val="Normal"/>
    <w:uiPriority w:val="99"/>
    <w:rsid w:val="00A849F9"/>
    <w:pPr>
      <w:keepNext/>
      <w:keepLines/>
      <w:spacing w:before="480" w:after="120"/>
      <w:jc w:val="center"/>
    </w:pPr>
    <w:rPr>
      <w:caps/>
    </w:rPr>
  </w:style>
  <w:style w:type="paragraph" w:customStyle="1" w:styleId="FiguretitleBR">
    <w:name w:val="Figure_title_BR"/>
    <w:basedOn w:val="TabletitleBR"/>
    <w:next w:val="Figurewithouttitle"/>
    <w:uiPriority w:val="99"/>
    <w:rsid w:val="00A849F9"/>
    <w:pPr>
      <w:keepNext w:val="0"/>
      <w:spacing w:after="480"/>
    </w:pPr>
  </w:style>
  <w:style w:type="paragraph" w:customStyle="1" w:styleId="Formal">
    <w:name w:val="Formal"/>
    <w:basedOn w:val="ASN1"/>
    <w:uiPriority w:val="99"/>
    <w:rsid w:val="00A849F9"/>
    <w:rPr>
      <w:b w:val="0"/>
    </w:rPr>
  </w:style>
  <w:style w:type="paragraph" w:customStyle="1" w:styleId="NoteannexappBR">
    <w:name w:val="Note_annex_app_BR"/>
    <w:basedOn w:val="Note"/>
    <w:uiPriority w:val="99"/>
    <w:rsid w:val="00A849F9"/>
    <w:rPr>
      <w:sz w:val="22"/>
    </w:rPr>
  </w:style>
  <w:style w:type="paragraph" w:customStyle="1" w:styleId="RecNoBR">
    <w:name w:val="Rec_No_BR"/>
    <w:basedOn w:val="Normal"/>
    <w:next w:val="Rectitle"/>
    <w:uiPriority w:val="99"/>
    <w:rsid w:val="00A849F9"/>
    <w:pPr>
      <w:keepNext/>
      <w:keepLines/>
      <w:spacing w:before="480"/>
      <w:jc w:val="center"/>
    </w:pPr>
    <w:rPr>
      <w:caps/>
      <w:sz w:val="28"/>
    </w:rPr>
  </w:style>
  <w:style w:type="paragraph" w:customStyle="1" w:styleId="QuestionNoBR">
    <w:name w:val="Question_No_BR"/>
    <w:basedOn w:val="RecNoBR"/>
    <w:next w:val="Questiontitle"/>
    <w:uiPriority w:val="99"/>
    <w:rsid w:val="00A849F9"/>
  </w:style>
  <w:style w:type="paragraph" w:customStyle="1" w:styleId="RepNoBR">
    <w:name w:val="Rep_No_BR"/>
    <w:basedOn w:val="RecNoBR"/>
    <w:next w:val="Reptitle"/>
    <w:uiPriority w:val="99"/>
    <w:rsid w:val="00A849F9"/>
  </w:style>
  <w:style w:type="paragraph" w:customStyle="1" w:styleId="ResNoBR">
    <w:name w:val="Res_No_BR"/>
    <w:basedOn w:val="RecNoBR"/>
    <w:next w:val="Restitle"/>
    <w:uiPriority w:val="99"/>
    <w:rsid w:val="00A849F9"/>
  </w:style>
  <w:style w:type="paragraph" w:customStyle="1" w:styleId="Section1">
    <w:name w:val="Section_1"/>
    <w:basedOn w:val="Normal"/>
    <w:next w:val="Normal"/>
    <w:uiPriority w:val="99"/>
    <w:rsid w:val="00A849F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A849F9"/>
    <w:pPr>
      <w:tabs>
        <w:tab w:val="clear" w:pos="794"/>
        <w:tab w:val="clear" w:pos="1191"/>
        <w:tab w:val="clear" w:pos="1588"/>
        <w:tab w:val="clear" w:pos="1985"/>
      </w:tabs>
      <w:spacing w:before="240"/>
      <w:jc w:val="center"/>
    </w:pPr>
    <w:rPr>
      <w:i/>
    </w:rPr>
  </w:style>
  <w:style w:type="paragraph" w:customStyle="1" w:styleId="TableNoBR">
    <w:name w:val="Table_No_BR"/>
    <w:basedOn w:val="Normal"/>
    <w:next w:val="TabletitleBR"/>
    <w:uiPriority w:val="99"/>
    <w:rsid w:val="00A849F9"/>
    <w:pPr>
      <w:keepNext/>
      <w:spacing w:before="560" w:after="120"/>
      <w:jc w:val="center"/>
    </w:pPr>
    <w:rPr>
      <w:caps/>
    </w:rPr>
  </w:style>
  <w:style w:type="paragraph" w:customStyle="1" w:styleId="Tabletitle">
    <w:name w:val="Table_title"/>
    <w:basedOn w:val="TableNo"/>
    <w:next w:val="Tabletext"/>
    <w:uiPriority w:val="99"/>
    <w:rsid w:val="00A849F9"/>
    <w:pPr>
      <w:spacing w:before="0"/>
    </w:pPr>
    <w:rPr>
      <w:rFonts w:ascii="Times New Roman Bold" w:hAnsi="Times New Roman Bold"/>
      <w:b/>
      <w:caps w:val="0"/>
    </w:rPr>
  </w:style>
  <w:style w:type="paragraph" w:customStyle="1" w:styleId="TableNo">
    <w:name w:val="Table_No"/>
    <w:basedOn w:val="Normal"/>
    <w:next w:val="Tabletitle"/>
    <w:uiPriority w:val="99"/>
    <w:rsid w:val="00A849F9"/>
    <w:pPr>
      <w:keepNext/>
      <w:spacing w:before="360" w:after="120"/>
      <w:jc w:val="center"/>
    </w:pPr>
    <w:rPr>
      <w:caps/>
    </w:rPr>
  </w:style>
  <w:style w:type="paragraph" w:customStyle="1" w:styleId="Normalaftertitle0">
    <w:name w:val="Normal after title"/>
    <w:basedOn w:val="Normal"/>
    <w:next w:val="Normal"/>
    <w:link w:val="NormalaftertitleChar"/>
    <w:uiPriority w:val="99"/>
    <w:rsid w:val="00A849F9"/>
    <w:pPr>
      <w:spacing w:before="320"/>
    </w:pPr>
  </w:style>
  <w:style w:type="paragraph" w:styleId="BlockText">
    <w:name w:val="Block Text"/>
    <w:basedOn w:val="Normal"/>
    <w:uiPriority w:val="99"/>
    <w:rsid w:val="00A849F9"/>
    <w:pPr>
      <w:spacing w:before="0" w:after="60"/>
      <w:ind w:left="567" w:right="567"/>
    </w:pPr>
    <w:rPr>
      <w:bCs/>
      <w:i/>
      <w:iCs/>
    </w:rPr>
  </w:style>
  <w:style w:type="paragraph" w:styleId="BodyText">
    <w:name w:val="Body Text"/>
    <w:basedOn w:val="Normal"/>
    <w:link w:val="BodyTextChar"/>
    <w:uiPriority w:val="99"/>
    <w:rsid w:val="00A849F9"/>
    <w:pPr>
      <w:jc w:val="both"/>
    </w:pPr>
  </w:style>
  <w:style w:type="character" w:customStyle="1" w:styleId="BodyTextChar">
    <w:name w:val="Body Text Char"/>
    <w:basedOn w:val="DefaultParagraphFont"/>
    <w:link w:val="BodyText"/>
    <w:uiPriority w:val="99"/>
    <w:semiHidden/>
    <w:locked/>
    <w:rPr>
      <w:rFonts w:ascii="Times New Roman" w:hAnsi="Times New Roman" w:cs="Times New Roman"/>
      <w:sz w:val="20"/>
      <w:szCs w:val="20"/>
      <w:lang w:val="en-GB"/>
    </w:rPr>
  </w:style>
  <w:style w:type="paragraph" w:customStyle="1" w:styleId="Line">
    <w:name w:val="Line"/>
    <w:basedOn w:val="Normal"/>
    <w:next w:val="Normal"/>
    <w:uiPriority w:val="99"/>
    <w:rsid w:val="00A849F9"/>
    <w:pPr>
      <w:tabs>
        <w:tab w:val="clear" w:pos="794"/>
        <w:tab w:val="clear" w:pos="1191"/>
        <w:tab w:val="clear" w:pos="1588"/>
        <w:tab w:val="clear" w:pos="1985"/>
      </w:tabs>
      <w:spacing w:before="159"/>
      <w:jc w:val="center"/>
      <w:textAlignment w:val="auto"/>
    </w:pPr>
    <w:rPr>
      <w:sz w:val="20"/>
      <w:lang w:val="es-ES_tradnl"/>
    </w:rPr>
  </w:style>
  <w:style w:type="paragraph" w:customStyle="1" w:styleId="ResNo">
    <w:name w:val="Res_No"/>
    <w:basedOn w:val="RecNo"/>
    <w:next w:val="Restitle"/>
    <w:link w:val="ResNoChar"/>
    <w:uiPriority w:val="99"/>
    <w:rsid w:val="00A849F9"/>
  </w:style>
  <w:style w:type="paragraph" w:customStyle="1" w:styleId="RecNo">
    <w:name w:val="Rec_No"/>
    <w:basedOn w:val="Normal"/>
    <w:next w:val="Rectitle"/>
    <w:uiPriority w:val="99"/>
    <w:rsid w:val="00A849F9"/>
    <w:pPr>
      <w:keepNext/>
      <w:keepLines/>
      <w:spacing w:before="480"/>
      <w:jc w:val="center"/>
    </w:pPr>
    <w:rPr>
      <w:caps/>
      <w:sz w:val="28"/>
    </w:rPr>
  </w:style>
  <w:style w:type="paragraph" w:customStyle="1" w:styleId="Annextitle">
    <w:name w:val="Annex_title"/>
    <w:basedOn w:val="Normal"/>
    <w:next w:val="Annexref"/>
    <w:uiPriority w:val="99"/>
    <w:rsid w:val="00A849F9"/>
    <w:pPr>
      <w:keepNext/>
      <w:keepLines/>
      <w:spacing w:before="240" w:after="280"/>
      <w:jc w:val="center"/>
    </w:pPr>
    <w:rPr>
      <w:rFonts w:ascii="Times New Roman Bold" w:hAnsi="Times New Roman Bold"/>
      <w:b/>
      <w:sz w:val="28"/>
    </w:rPr>
  </w:style>
  <w:style w:type="paragraph" w:customStyle="1" w:styleId="Annexref">
    <w:name w:val="Annex_ref"/>
    <w:basedOn w:val="Normal"/>
    <w:next w:val="Normalaftertitle0"/>
    <w:uiPriority w:val="99"/>
    <w:rsid w:val="00A849F9"/>
    <w:pPr>
      <w:keepNext/>
      <w:keepLines/>
      <w:spacing w:after="280"/>
      <w:jc w:val="center"/>
    </w:pPr>
  </w:style>
  <w:style w:type="paragraph" w:styleId="BodyTextIndent">
    <w:name w:val="Body Text Indent"/>
    <w:basedOn w:val="Normal"/>
    <w:link w:val="BodyTextIndentChar"/>
    <w:uiPriority w:val="99"/>
    <w:rsid w:val="00A849F9"/>
    <w:pPr>
      <w:ind w:left="360"/>
    </w:pPr>
  </w:style>
  <w:style w:type="character" w:customStyle="1" w:styleId="BodyTextIndentChar">
    <w:name w:val="Body Text Indent Char"/>
    <w:basedOn w:val="DefaultParagraphFont"/>
    <w:link w:val="BodyTextIndent"/>
    <w:uiPriority w:val="99"/>
    <w:semiHidden/>
    <w:locked/>
    <w:rPr>
      <w:rFonts w:ascii="Times New Roman" w:hAnsi="Times New Roman" w:cs="Times New Roman"/>
      <w:sz w:val="20"/>
      <w:szCs w:val="20"/>
      <w:lang w:val="en-GB"/>
    </w:rPr>
  </w:style>
  <w:style w:type="paragraph" w:styleId="BodyTextIndent2">
    <w:name w:val="Body Text Indent 2"/>
    <w:basedOn w:val="Normal"/>
    <w:link w:val="BodyTextIndent2Char"/>
    <w:uiPriority w:val="99"/>
    <w:rsid w:val="00A849F9"/>
    <w:pPr>
      <w:ind w:left="357"/>
    </w:pPr>
  </w:style>
  <w:style w:type="character" w:customStyle="1" w:styleId="BodyTextIndent2Char">
    <w:name w:val="Body Text Indent 2 Char"/>
    <w:basedOn w:val="DefaultParagraphFont"/>
    <w:link w:val="BodyTextIndent2"/>
    <w:uiPriority w:val="99"/>
    <w:semiHidden/>
    <w:locked/>
    <w:rPr>
      <w:rFonts w:ascii="Times New Roman" w:hAnsi="Times New Roman" w:cs="Times New Roman"/>
      <w:sz w:val="20"/>
      <w:szCs w:val="20"/>
      <w:lang w:val="en-GB"/>
    </w:rPr>
  </w:style>
  <w:style w:type="paragraph" w:customStyle="1" w:styleId="call0">
    <w:name w:val="call"/>
    <w:basedOn w:val="Normal"/>
    <w:next w:val="Normal"/>
    <w:uiPriority w:val="99"/>
    <w:rsid w:val="00A849F9"/>
    <w:pPr>
      <w:keepNext/>
      <w:keepLines/>
      <w:tabs>
        <w:tab w:val="clear" w:pos="1191"/>
        <w:tab w:val="clear" w:pos="1588"/>
        <w:tab w:val="clear" w:pos="1985"/>
      </w:tabs>
      <w:spacing w:before="227"/>
      <w:ind w:left="794"/>
    </w:pPr>
    <w:rPr>
      <w:i/>
      <w:sz w:val="20"/>
      <w:lang w:val="es-ES_tradnl"/>
    </w:rPr>
  </w:style>
  <w:style w:type="paragraph" w:customStyle="1" w:styleId="headfoot">
    <w:name w:val="head_foot"/>
    <w:basedOn w:val="Normal"/>
    <w:next w:val="Normalaftertitle0"/>
    <w:uiPriority w:val="99"/>
    <w:rsid w:val="00A849F9"/>
    <w:pPr>
      <w:tabs>
        <w:tab w:val="clear" w:pos="794"/>
        <w:tab w:val="clear" w:pos="1191"/>
        <w:tab w:val="clear" w:pos="1588"/>
        <w:tab w:val="clear" w:pos="1985"/>
      </w:tabs>
      <w:spacing w:before="0"/>
      <w:jc w:val="both"/>
    </w:pPr>
    <w:rPr>
      <w:color w:val="FFFFFF"/>
      <w:sz w:val="8"/>
      <w:lang w:val="es-ES_tradnl"/>
    </w:rPr>
  </w:style>
  <w:style w:type="paragraph" w:customStyle="1" w:styleId="TableText0">
    <w:name w:val="Table_Text"/>
    <w:basedOn w:val="Normal"/>
    <w:uiPriority w:val="99"/>
    <w:rsid w:val="00A849F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57" w:after="57"/>
    </w:pPr>
    <w:rPr>
      <w:lang w:val="en-US"/>
    </w:rPr>
  </w:style>
  <w:style w:type="paragraph" w:customStyle="1" w:styleId="TableHead0">
    <w:name w:val="Table_Head"/>
    <w:basedOn w:val="TableText0"/>
    <w:uiPriority w:val="99"/>
    <w:rsid w:val="00A849F9"/>
    <w:pPr>
      <w:spacing w:before="113" w:after="113"/>
      <w:jc w:val="center"/>
    </w:pPr>
    <w:rPr>
      <w:b/>
    </w:rPr>
  </w:style>
  <w:style w:type="table" w:styleId="TableGrid">
    <w:name w:val="Table Grid"/>
    <w:basedOn w:val="TableNormal"/>
    <w:uiPriority w:val="99"/>
    <w:rsid w:val="00743DF6"/>
    <w:pPr>
      <w:tabs>
        <w:tab w:val="left" w:pos="794"/>
        <w:tab w:val="left" w:pos="1191"/>
        <w:tab w:val="left" w:pos="1588"/>
        <w:tab w:val="left" w:pos="1985"/>
      </w:tabs>
      <w:overflowPunct w:val="0"/>
      <w:autoSpaceDE w:val="0"/>
      <w:autoSpaceDN w:val="0"/>
      <w:adjustRightInd w:val="0"/>
      <w:spacing w:before="12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475B40"/>
    <w:rPr>
      <w:rFonts w:cs="Times New Roman"/>
      <w:color w:val="0000FF"/>
      <w:u w:val="single"/>
    </w:rPr>
  </w:style>
  <w:style w:type="paragraph" w:styleId="BalloonText">
    <w:name w:val="Balloon Text"/>
    <w:basedOn w:val="Normal"/>
    <w:link w:val="BalloonTextChar"/>
    <w:uiPriority w:val="99"/>
    <w:semiHidden/>
    <w:rsid w:val="0029128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en-GB"/>
    </w:rPr>
  </w:style>
  <w:style w:type="paragraph" w:customStyle="1" w:styleId="QuestionNo">
    <w:name w:val="Question_No"/>
    <w:basedOn w:val="RecNo"/>
    <w:next w:val="Questiontitle"/>
    <w:uiPriority w:val="99"/>
    <w:rsid w:val="00F955C3"/>
  </w:style>
  <w:style w:type="character" w:customStyle="1" w:styleId="href">
    <w:name w:val="href"/>
    <w:basedOn w:val="DefaultParagraphFont"/>
    <w:uiPriority w:val="99"/>
    <w:rsid w:val="00101462"/>
    <w:rPr>
      <w:rFonts w:cs="Times New Roman"/>
      <w:color w:val="FF000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
    <w:basedOn w:val="DefaultParagraphFont"/>
    <w:link w:val="FootnoteText"/>
    <w:uiPriority w:val="99"/>
    <w:locked/>
    <w:rsid w:val="002B6BB4"/>
    <w:rPr>
      <w:rFonts w:cs="Times New Roman"/>
      <w:sz w:val="22"/>
      <w:lang w:val="en-GB" w:eastAsia="en-US" w:bidi="ar-SA"/>
    </w:rPr>
  </w:style>
  <w:style w:type="character" w:customStyle="1" w:styleId="CharChar">
    <w:name w:val="Char Char"/>
    <w:basedOn w:val="DefaultParagraphFont"/>
    <w:uiPriority w:val="99"/>
    <w:rsid w:val="00BE33B0"/>
    <w:rPr>
      <w:rFonts w:cs="Times New Roman"/>
      <w:sz w:val="22"/>
      <w:lang w:val="en-GB" w:eastAsia="en-US" w:bidi="ar-SA"/>
    </w:rPr>
  </w:style>
  <w:style w:type="paragraph" w:customStyle="1" w:styleId="FigureNo">
    <w:name w:val="Figure_No"/>
    <w:basedOn w:val="Normal"/>
    <w:next w:val="Normal"/>
    <w:uiPriority w:val="99"/>
    <w:rsid w:val="00EA531F"/>
    <w:pPr>
      <w:keepNext/>
      <w:keepLines/>
      <w:spacing w:before="480" w:after="120"/>
      <w:jc w:val="center"/>
    </w:pPr>
    <w:rPr>
      <w:caps/>
    </w:rPr>
  </w:style>
  <w:style w:type="character" w:customStyle="1" w:styleId="CallChar">
    <w:name w:val="Call Char"/>
    <w:basedOn w:val="DefaultParagraphFont"/>
    <w:link w:val="Call"/>
    <w:uiPriority w:val="99"/>
    <w:locked/>
    <w:rsid w:val="00A95E7B"/>
    <w:rPr>
      <w:rFonts w:cs="Times New Roman"/>
      <w:i/>
      <w:sz w:val="24"/>
      <w:lang w:val="en-GB" w:eastAsia="en-US" w:bidi="ar-SA"/>
    </w:rPr>
  </w:style>
  <w:style w:type="character" w:customStyle="1" w:styleId="NormalaftertitleChar">
    <w:name w:val="Normal after title Char"/>
    <w:basedOn w:val="DefaultParagraphFont"/>
    <w:link w:val="Normalaftertitle0"/>
    <w:uiPriority w:val="99"/>
    <w:locked/>
    <w:rsid w:val="00A95E7B"/>
    <w:rPr>
      <w:rFonts w:cs="Times New Roman"/>
      <w:sz w:val="24"/>
      <w:lang w:val="en-GB" w:eastAsia="en-US" w:bidi="ar-SA"/>
    </w:rPr>
  </w:style>
  <w:style w:type="character" w:customStyle="1" w:styleId="RestitleChar">
    <w:name w:val="Res_title Char"/>
    <w:basedOn w:val="DefaultParagraphFont"/>
    <w:link w:val="Restitle"/>
    <w:uiPriority w:val="99"/>
    <w:locked/>
    <w:rsid w:val="00A95E7B"/>
    <w:rPr>
      <w:rFonts w:cs="Times New Roman"/>
      <w:b/>
      <w:sz w:val="28"/>
      <w:lang w:val="en-GB" w:eastAsia="en-US" w:bidi="ar-SA"/>
    </w:rPr>
  </w:style>
  <w:style w:type="character" w:customStyle="1" w:styleId="ResNoChar">
    <w:name w:val="Res_No Char"/>
    <w:basedOn w:val="DefaultParagraphFont"/>
    <w:link w:val="ResNo"/>
    <w:uiPriority w:val="99"/>
    <w:locked/>
    <w:rsid w:val="00A95E7B"/>
    <w:rPr>
      <w:rFonts w:cs="Times New Roman"/>
      <w:caps/>
      <w:sz w:val="28"/>
      <w:lang w:val="en-GB" w:eastAsia="en-US" w:bidi="ar-SA"/>
    </w:rPr>
  </w:style>
</w:styles>
</file>

<file path=word/webSettings.xml><?xml version="1.0" encoding="utf-8"?>
<w:webSettings xmlns:r="http://schemas.openxmlformats.org/officeDocument/2006/relationships" xmlns:w="http://schemas.openxmlformats.org/wordprocessingml/2006/main">
  <w:divs>
    <w:div w:id="1415080157">
      <w:marLeft w:val="0"/>
      <w:marRight w:val="0"/>
      <w:marTop w:val="0"/>
      <w:marBottom w:val="0"/>
      <w:divBdr>
        <w:top w:val="none" w:sz="0" w:space="0" w:color="auto"/>
        <w:left w:val="none" w:sz="0" w:space="0" w:color="auto"/>
        <w:bottom w:val="none" w:sz="0" w:space="0" w:color="auto"/>
        <w:right w:val="none" w:sz="0" w:space="0" w:color="auto"/>
      </w:divBdr>
    </w:div>
    <w:div w:id="1415080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715</Words>
  <Characters>4081</Characters>
  <Application>Microsoft Office Outlook</Application>
  <DocSecurity>0</DocSecurity>
  <Lines>0</Lines>
  <Paragraphs>0</Paragraphs>
  <ScaleCrop>false</ScaleCrop>
  <Manager>General Secretariat - Pool</Manager>
  <Company>BNetzA</Company>
  <LinksUpToDate>false</LinksUpToDate>
  <CharactersWithSpaces>0</CharactersWithSpaces>
  <SharedDoc>false</SharedDoc>
  <HyperlinkBase>Input to SRD/MG #53, September 2011</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ITU-R  54</dc:title>
  <dc:subject>RA</dc:subject>
  <dc:creator>die072</dc:creator>
  <cp:keywords>RA03, RA-2003</cp:keywords>
  <dc:description>Res54-e.doc  For: Document date: Saved by CP--3342 at 17:10:32 on 22/10/2007</dc:description>
  <cp:lastModifiedBy>Thomas Weber</cp:lastModifiedBy>
  <cp:revision>2</cp:revision>
  <cp:lastPrinted>2011-08-16T08:01:00Z</cp:lastPrinted>
  <dcterms:created xsi:type="dcterms:W3CDTF">2011-08-26T06:38:00Z</dcterms:created>
  <dcterms:modified xsi:type="dcterms:W3CDTF">2011-08-26T06:38:00Z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Res54-e.doc</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